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98605" w14:textId="44E292FC" w:rsidR="00BB1E26" w:rsidRPr="00D96AA5" w:rsidRDefault="00152883" w:rsidP="00A9297B">
      <w:pPr>
        <w:tabs>
          <w:tab w:val="left" w:pos="1276"/>
        </w:tabs>
        <w:rPr>
          <w:rFonts w:cs="Arial"/>
          <w:szCs w:val="20"/>
        </w:rPr>
      </w:pPr>
      <w:r w:rsidRPr="00D96AA5">
        <w:rPr>
          <w:rFonts w:cs="Arial"/>
          <w:szCs w:val="20"/>
        </w:rPr>
        <w:t>Številka:</w:t>
      </w:r>
      <w:r w:rsidR="00C23146" w:rsidRPr="00D96AA5">
        <w:rPr>
          <w:rFonts w:cs="Arial"/>
          <w:szCs w:val="20"/>
        </w:rPr>
        <w:t xml:space="preserve"> </w:t>
      </w:r>
      <w:r w:rsidR="00664425" w:rsidRPr="00664425">
        <w:rPr>
          <w:rFonts w:cs="Arial"/>
          <w:szCs w:val="20"/>
        </w:rPr>
        <w:t>430-</w:t>
      </w:r>
      <w:r w:rsidR="00DC106E">
        <w:rPr>
          <w:rFonts w:cs="Arial"/>
          <w:szCs w:val="20"/>
        </w:rPr>
        <w:t>146/2026-3130</w:t>
      </w:r>
      <w:r w:rsidR="00522008">
        <w:rPr>
          <w:rFonts w:cs="Arial"/>
          <w:szCs w:val="20"/>
        </w:rPr>
        <w:t>-</w:t>
      </w:r>
      <w:r w:rsidR="00EB3583">
        <w:rPr>
          <w:rFonts w:cs="Arial"/>
          <w:szCs w:val="20"/>
        </w:rPr>
        <w:t>8</w:t>
      </w:r>
      <w:r w:rsidR="00A4138F">
        <w:rPr>
          <w:rFonts w:cs="Arial"/>
          <w:szCs w:val="20"/>
        </w:rPr>
        <w:t>5</w:t>
      </w:r>
    </w:p>
    <w:p w14:paraId="0404E064" w14:textId="10EDA0CE" w:rsidR="00664425" w:rsidRPr="000D09AE" w:rsidRDefault="00664425" w:rsidP="00664425">
      <w:pPr>
        <w:tabs>
          <w:tab w:val="left" w:pos="1276"/>
        </w:tabs>
        <w:rPr>
          <w:rFonts w:cs="Arial"/>
          <w:szCs w:val="20"/>
        </w:rPr>
      </w:pPr>
      <w:r w:rsidRPr="000D09AE">
        <w:rPr>
          <w:rFonts w:cs="Arial"/>
          <w:szCs w:val="20"/>
        </w:rPr>
        <w:t xml:space="preserve">Datum: </w:t>
      </w:r>
      <w:r w:rsidR="00DC106E">
        <w:rPr>
          <w:rFonts w:cs="Arial"/>
          <w:szCs w:val="20"/>
        </w:rPr>
        <w:t xml:space="preserve"> </w:t>
      </w:r>
      <w:r w:rsidR="0037009B">
        <w:rPr>
          <w:rFonts w:cs="Arial"/>
          <w:szCs w:val="20"/>
        </w:rPr>
        <w:t>26</w:t>
      </w:r>
      <w:r w:rsidR="00EB3583">
        <w:rPr>
          <w:rFonts w:cs="Arial"/>
          <w:szCs w:val="20"/>
        </w:rPr>
        <w:t>. 6. 2026</w:t>
      </w:r>
    </w:p>
    <w:p w14:paraId="5661A984" w14:textId="77777777" w:rsidR="00BB1E26" w:rsidRPr="00D96AA5" w:rsidRDefault="00BB1E26" w:rsidP="00A9297B">
      <w:pPr>
        <w:rPr>
          <w:rFonts w:cs="Arial"/>
          <w:szCs w:val="20"/>
        </w:rPr>
      </w:pPr>
    </w:p>
    <w:p w14:paraId="53BFD000" w14:textId="77777777" w:rsidR="00BB1E26" w:rsidRPr="00B86F9F" w:rsidRDefault="00BB1E26" w:rsidP="00A9297B">
      <w:pPr>
        <w:rPr>
          <w:rFonts w:cs="Arial"/>
          <w:szCs w:val="20"/>
        </w:rPr>
      </w:pPr>
    </w:p>
    <w:p w14:paraId="009B723C" w14:textId="77777777" w:rsidR="00990C82" w:rsidRPr="00B86F9F" w:rsidRDefault="00990C82" w:rsidP="00A9297B">
      <w:pPr>
        <w:jc w:val="center"/>
        <w:rPr>
          <w:rFonts w:cs="Arial"/>
          <w:b/>
          <w:szCs w:val="20"/>
        </w:rPr>
      </w:pPr>
    </w:p>
    <w:p w14:paraId="667A204A" w14:textId="77777777" w:rsidR="00990C82" w:rsidRPr="00B86F9F" w:rsidRDefault="00990C82" w:rsidP="00A9297B">
      <w:pPr>
        <w:jc w:val="center"/>
        <w:rPr>
          <w:rFonts w:cs="Arial"/>
          <w:b/>
          <w:szCs w:val="20"/>
        </w:rPr>
      </w:pPr>
    </w:p>
    <w:p w14:paraId="7635B56F" w14:textId="77777777" w:rsidR="00990C82" w:rsidRPr="00B86F9F" w:rsidRDefault="00990C82" w:rsidP="00A9297B">
      <w:pPr>
        <w:jc w:val="center"/>
        <w:rPr>
          <w:rFonts w:cs="Arial"/>
          <w:b/>
          <w:szCs w:val="20"/>
        </w:rPr>
      </w:pPr>
    </w:p>
    <w:p w14:paraId="60F6C44D" w14:textId="77777777" w:rsidR="0076716F" w:rsidRDefault="0076716F" w:rsidP="00066BD6">
      <w:pPr>
        <w:jc w:val="center"/>
        <w:rPr>
          <w:rFonts w:cs="Arial"/>
          <w:b/>
          <w:sz w:val="48"/>
          <w:szCs w:val="48"/>
        </w:rPr>
      </w:pPr>
    </w:p>
    <w:p w14:paraId="21753279" w14:textId="77777777" w:rsidR="0076716F" w:rsidRDefault="0076716F" w:rsidP="00066BD6">
      <w:pPr>
        <w:jc w:val="center"/>
        <w:rPr>
          <w:rFonts w:cs="Arial"/>
          <w:b/>
          <w:sz w:val="48"/>
          <w:szCs w:val="48"/>
        </w:rPr>
      </w:pPr>
    </w:p>
    <w:p w14:paraId="2574ED9D" w14:textId="77777777" w:rsidR="0076716F" w:rsidRDefault="0076716F" w:rsidP="00066BD6">
      <w:pPr>
        <w:jc w:val="center"/>
        <w:rPr>
          <w:rFonts w:cs="Arial"/>
          <w:b/>
          <w:sz w:val="48"/>
          <w:szCs w:val="48"/>
        </w:rPr>
      </w:pPr>
    </w:p>
    <w:p w14:paraId="6A3331A7" w14:textId="77777777" w:rsidR="0076716F" w:rsidRDefault="0076716F" w:rsidP="00066BD6">
      <w:pPr>
        <w:jc w:val="center"/>
        <w:rPr>
          <w:rFonts w:cs="Arial"/>
          <w:b/>
          <w:sz w:val="48"/>
          <w:szCs w:val="48"/>
        </w:rPr>
      </w:pPr>
    </w:p>
    <w:p w14:paraId="696F8DA5" w14:textId="77777777" w:rsidR="0076716F" w:rsidRPr="004B0A8C" w:rsidRDefault="0076716F" w:rsidP="0076716F">
      <w:pPr>
        <w:overflowPunct w:val="0"/>
        <w:autoSpaceDE w:val="0"/>
        <w:autoSpaceDN w:val="0"/>
        <w:adjustRightInd w:val="0"/>
        <w:spacing w:after="120" w:line="240" w:lineRule="auto"/>
        <w:ind w:firstLine="708"/>
        <w:jc w:val="center"/>
        <w:textAlignment w:val="baseline"/>
        <w:rPr>
          <w:rFonts w:cs="Arial"/>
          <w:b/>
          <w:sz w:val="50"/>
          <w:szCs w:val="52"/>
          <w:lang w:eastAsia="sl-SI"/>
        </w:rPr>
      </w:pPr>
      <w:r w:rsidRPr="004B0A8C">
        <w:rPr>
          <w:rFonts w:cs="Arial"/>
          <w:b/>
          <w:sz w:val="50"/>
          <w:szCs w:val="52"/>
          <w:lang w:eastAsia="sl-SI"/>
        </w:rPr>
        <w:t xml:space="preserve">DOKUMENTACIJA ZA ODDAJO JAVNEGA NAROČILA PO ODPRTEM </w:t>
      </w:r>
    </w:p>
    <w:p w14:paraId="7799E8B0" w14:textId="77777777" w:rsidR="0076716F" w:rsidRDefault="0076716F" w:rsidP="0076716F">
      <w:pPr>
        <w:overflowPunct w:val="0"/>
        <w:autoSpaceDE w:val="0"/>
        <w:autoSpaceDN w:val="0"/>
        <w:adjustRightInd w:val="0"/>
        <w:spacing w:after="120" w:line="240" w:lineRule="auto"/>
        <w:ind w:firstLine="708"/>
        <w:jc w:val="center"/>
        <w:textAlignment w:val="baseline"/>
        <w:rPr>
          <w:rFonts w:cs="Arial"/>
          <w:b/>
          <w:sz w:val="50"/>
          <w:szCs w:val="52"/>
          <w:lang w:eastAsia="sl-SI"/>
        </w:rPr>
      </w:pPr>
      <w:r w:rsidRPr="004B0A8C">
        <w:rPr>
          <w:rFonts w:cs="Arial"/>
          <w:b/>
          <w:sz w:val="50"/>
          <w:szCs w:val="52"/>
          <w:lang w:eastAsia="sl-SI"/>
        </w:rPr>
        <w:t>POSTOPKU Z OZNAKO</w:t>
      </w:r>
      <w:r>
        <w:rPr>
          <w:rFonts w:cs="Arial"/>
          <w:b/>
          <w:sz w:val="50"/>
          <w:szCs w:val="52"/>
          <w:lang w:eastAsia="sl-SI"/>
        </w:rPr>
        <w:t xml:space="preserve"> </w:t>
      </w:r>
    </w:p>
    <w:p w14:paraId="54FC94D4" w14:textId="31F7EE83" w:rsidR="0076716F" w:rsidRDefault="0076716F" w:rsidP="00066BD6">
      <w:pPr>
        <w:jc w:val="center"/>
        <w:rPr>
          <w:rFonts w:cs="Arial"/>
          <w:b/>
          <w:sz w:val="48"/>
          <w:szCs w:val="48"/>
        </w:rPr>
      </w:pPr>
      <w:r>
        <w:rPr>
          <w:rFonts w:cs="Arial"/>
          <w:b/>
          <w:sz w:val="48"/>
          <w:szCs w:val="48"/>
        </w:rPr>
        <w:t>ODPAP-22/2026</w:t>
      </w:r>
    </w:p>
    <w:p w14:paraId="385189E8" w14:textId="77777777" w:rsidR="0076716F" w:rsidRDefault="0076716F" w:rsidP="00066BD6">
      <w:pPr>
        <w:jc w:val="center"/>
        <w:rPr>
          <w:rFonts w:cs="Arial"/>
          <w:b/>
          <w:sz w:val="48"/>
          <w:szCs w:val="48"/>
        </w:rPr>
      </w:pPr>
    </w:p>
    <w:p w14:paraId="2B328E02" w14:textId="77777777" w:rsidR="0076716F" w:rsidRDefault="0076716F" w:rsidP="00066BD6">
      <w:pPr>
        <w:jc w:val="center"/>
        <w:rPr>
          <w:rFonts w:cs="Arial"/>
          <w:b/>
          <w:sz w:val="48"/>
          <w:szCs w:val="48"/>
        </w:rPr>
      </w:pPr>
    </w:p>
    <w:p w14:paraId="0FF2B0EC" w14:textId="77777777" w:rsidR="0076716F" w:rsidRDefault="0076716F" w:rsidP="00066BD6">
      <w:pPr>
        <w:jc w:val="center"/>
        <w:rPr>
          <w:rFonts w:cs="Arial"/>
          <w:b/>
          <w:sz w:val="48"/>
          <w:szCs w:val="48"/>
        </w:rPr>
      </w:pPr>
    </w:p>
    <w:p w14:paraId="21D7ABE9" w14:textId="77777777" w:rsidR="0076716F" w:rsidRDefault="0076716F" w:rsidP="00066BD6">
      <w:pPr>
        <w:jc w:val="center"/>
        <w:rPr>
          <w:rFonts w:cs="Arial"/>
          <w:b/>
          <w:sz w:val="48"/>
          <w:szCs w:val="48"/>
        </w:rPr>
      </w:pPr>
    </w:p>
    <w:p w14:paraId="6DD91AC2" w14:textId="77777777" w:rsidR="0076716F" w:rsidRDefault="0076716F" w:rsidP="00066BD6">
      <w:pPr>
        <w:jc w:val="center"/>
        <w:rPr>
          <w:rFonts w:cs="Arial"/>
          <w:b/>
          <w:sz w:val="48"/>
          <w:szCs w:val="48"/>
        </w:rPr>
      </w:pPr>
    </w:p>
    <w:p w14:paraId="23FCAD65" w14:textId="77777777" w:rsidR="0076716F" w:rsidRDefault="0076716F" w:rsidP="00066BD6">
      <w:pPr>
        <w:jc w:val="center"/>
        <w:rPr>
          <w:rFonts w:cs="Arial"/>
          <w:b/>
          <w:sz w:val="48"/>
          <w:szCs w:val="48"/>
        </w:rPr>
      </w:pPr>
    </w:p>
    <w:p w14:paraId="76E2ACD9" w14:textId="77777777" w:rsidR="0076716F" w:rsidRDefault="0076716F" w:rsidP="00066BD6">
      <w:pPr>
        <w:jc w:val="center"/>
        <w:rPr>
          <w:rFonts w:cs="Arial"/>
          <w:b/>
          <w:sz w:val="48"/>
          <w:szCs w:val="48"/>
        </w:rPr>
      </w:pPr>
    </w:p>
    <w:p w14:paraId="42221E64" w14:textId="77777777" w:rsidR="0076716F" w:rsidRDefault="0076716F" w:rsidP="00066BD6">
      <w:pPr>
        <w:jc w:val="center"/>
        <w:rPr>
          <w:rFonts w:cs="Arial"/>
          <w:b/>
          <w:sz w:val="48"/>
          <w:szCs w:val="48"/>
        </w:rPr>
      </w:pPr>
    </w:p>
    <w:p w14:paraId="16987BA3" w14:textId="77777777" w:rsidR="0076716F" w:rsidRDefault="0076716F" w:rsidP="00066BD6">
      <w:pPr>
        <w:jc w:val="center"/>
        <w:rPr>
          <w:rFonts w:cs="Arial"/>
          <w:b/>
          <w:sz w:val="48"/>
          <w:szCs w:val="48"/>
        </w:rPr>
      </w:pPr>
    </w:p>
    <w:p w14:paraId="13B71F43" w14:textId="77777777" w:rsidR="0076716F" w:rsidRDefault="0076716F" w:rsidP="00066BD6">
      <w:pPr>
        <w:jc w:val="center"/>
        <w:rPr>
          <w:rFonts w:cs="Arial"/>
          <w:b/>
          <w:sz w:val="48"/>
          <w:szCs w:val="48"/>
        </w:rPr>
      </w:pPr>
    </w:p>
    <w:p w14:paraId="240F7698" w14:textId="77777777" w:rsidR="0076716F" w:rsidRDefault="0076716F" w:rsidP="00066BD6">
      <w:pPr>
        <w:jc w:val="center"/>
        <w:rPr>
          <w:rFonts w:cs="Arial"/>
          <w:b/>
          <w:sz w:val="48"/>
          <w:szCs w:val="48"/>
        </w:rPr>
      </w:pPr>
    </w:p>
    <w:p w14:paraId="02E94DFE" w14:textId="77777777" w:rsidR="0076716F" w:rsidRDefault="0076716F" w:rsidP="00066BD6">
      <w:pPr>
        <w:jc w:val="center"/>
        <w:rPr>
          <w:rFonts w:cs="Arial"/>
          <w:b/>
          <w:sz w:val="48"/>
          <w:szCs w:val="48"/>
        </w:rPr>
      </w:pPr>
    </w:p>
    <w:p w14:paraId="7C8AD4B6" w14:textId="77777777" w:rsidR="0076716F" w:rsidRDefault="0076716F" w:rsidP="00066BD6">
      <w:pPr>
        <w:jc w:val="center"/>
        <w:rPr>
          <w:rFonts w:cs="Arial"/>
          <w:b/>
          <w:sz w:val="48"/>
          <w:szCs w:val="48"/>
        </w:rPr>
      </w:pPr>
    </w:p>
    <w:p w14:paraId="65E26620" w14:textId="77777777" w:rsidR="0076716F" w:rsidRDefault="0076716F" w:rsidP="00066BD6">
      <w:pPr>
        <w:jc w:val="center"/>
        <w:rPr>
          <w:rFonts w:cs="Arial"/>
          <w:b/>
          <w:sz w:val="48"/>
          <w:szCs w:val="48"/>
        </w:rPr>
      </w:pPr>
    </w:p>
    <w:p w14:paraId="4E29A17D" w14:textId="77777777" w:rsidR="0076716F" w:rsidRDefault="0076716F" w:rsidP="00066BD6">
      <w:pPr>
        <w:jc w:val="center"/>
        <w:rPr>
          <w:rFonts w:cs="Arial"/>
          <w:b/>
          <w:sz w:val="48"/>
          <w:szCs w:val="48"/>
        </w:rPr>
      </w:pPr>
    </w:p>
    <w:p w14:paraId="5D5CC863" w14:textId="77777777" w:rsidR="0076716F" w:rsidRDefault="0076716F" w:rsidP="00066BD6">
      <w:pPr>
        <w:jc w:val="center"/>
        <w:rPr>
          <w:rFonts w:cs="Arial"/>
          <w:b/>
          <w:sz w:val="48"/>
          <w:szCs w:val="48"/>
        </w:rPr>
      </w:pPr>
    </w:p>
    <w:p w14:paraId="1A6C9532" w14:textId="77777777" w:rsidR="0076716F" w:rsidRDefault="0076716F" w:rsidP="00066BD6">
      <w:pPr>
        <w:jc w:val="center"/>
        <w:rPr>
          <w:rFonts w:cs="Arial"/>
          <w:b/>
          <w:sz w:val="48"/>
          <w:szCs w:val="48"/>
        </w:rPr>
      </w:pPr>
    </w:p>
    <w:p w14:paraId="47724B6C" w14:textId="77777777" w:rsidR="0076716F" w:rsidRDefault="0076716F" w:rsidP="0076716F">
      <w:pPr>
        <w:rPr>
          <w:rFonts w:cs="Arial"/>
          <w:b/>
          <w:sz w:val="48"/>
          <w:szCs w:val="48"/>
        </w:rPr>
      </w:pPr>
    </w:p>
    <w:p w14:paraId="314D66C0" w14:textId="77777777" w:rsidR="0076716F" w:rsidRDefault="0076716F" w:rsidP="00066BD6">
      <w:pPr>
        <w:jc w:val="center"/>
        <w:rPr>
          <w:rFonts w:cs="Arial"/>
          <w:b/>
          <w:sz w:val="48"/>
          <w:szCs w:val="48"/>
        </w:rPr>
      </w:pPr>
    </w:p>
    <w:p w14:paraId="19799C58" w14:textId="77777777" w:rsidR="0076716F" w:rsidRDefault="0076716F" w:rsidP="00066BD6">
      <w:pPr>
        <w:jc w:val="center"/>
        <w:rPr>
          <w:rFonts w:cs="Arial"/>
          <w:b/>
          <w:sz w:val="48"/>
          <w:szCs w:val="48"/>
        </w:rPr>
      </w:pPr>
    </w:p>
    <w:p w14:paraId="1D7D192B" w14:textId="32C8B21A" w:rsidR="00066BD6" w:rsidRPr="00784619" w:rsidRDefault="00066BD6" w:rsidP="00066BD6">
      <w:pPr>
        <w:jc w:val="center"/>
        <w:rPr>
          <w:rFonts w:cs="Arial"/>
          <w:b/>
          <w:sz w:val="48"/>
          <w:szCs w:val="48"/>
        </w:rPr>
      </w:pPr>
      <w:r w:rsidRPr="00784619">
        <w:rPr>
          <w:rFonts w:cs="Arial"/>
          <w:b/>
          <w:sz w:val="48"/>
          <w:szCs w:val="48"/>
        </w:rPr>
        <w:t>NAVODIL</w:t>
      </w:r>
      <w:r w:rsidR="0092570F">
        <w:rPr>
          <w:rFonts w:cs="Arial"/>
          <w:b/>
          <w:sz w:val="48"/>
          <w:szCs w:val="48"/>
        </w:rPr>
        <w:t>A</w:t>
      </w:r>
      <w:r w:rsidRPr="00784619">
        <w:rPr>
          <w:rFonts w:cs="Arial"/>
          <w:b/>
          <w:sz w:val="48"/>
          <w:szCs w:val="48"/>
        </w:rPr>
        <w:t xml:space="preserve"> </w:t>
      </w:r>
    </w:p>
    <w:p w14:paraId="633B4BC7" w14:textId="77777777"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32E326C2" w14:textId="2EF506A7" w:rsidR="00DC106E" w:rsidRPr="00D33E3C" w:rsidRDefault="00DC106E" w:rsidP="00DC106E">
      <w:pPr>
        <w:jc w:val="center"/>
        <w:rPr>
          <w:rFonts w:cs="Arial"/>
          <w:b/>
          <w:sz w:val="52"/>
          <w:szCs w:val="52"/>
        </w:rPr>
      </w:pPr>
      <w:r>
        <w:rPr>
          <w:rFonts w:cs="Arial"/>
          <w:b/>
          <w:sz w:val="52"/>
          <w:szCs w:val="52"/>
        </w:rPr>
        <w:t>ODPAP-</w:t>
      </w:r>
      <w:r w:rsidR="0076716F">
        <w:rPr>
          <w:rFonts w:cs="Arial"/>
          <w:b/>
          <w:sz w:val="52"/>
          <w:szCs w:val="52"/>
        </w:rPr>
        <w:t>22/2026</w:t>
      </w:r>
    </w:p>
    <w:p w14:paraId="0721E418" w14:textId="4F52BF7C" w:rsidR="00CC7517" w:rsidRPr="00784619" w:rsidRDefault="00CC7517" w:rsidP="00A9297B">
      <w:pPr>
        <w:jc w:val="center"/>
        <w:rPr>
          <w:rFonts w:cs="Arial"/>
          <w:sz w:val="48"/>
          <w:szCs w:val="48"/>
        </w:rPr>
      </w:pP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6D17A6" w:rsidRDefault="009B3F0C" w:rsidP="00A9297B">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74736787" w14:textId="5277E4F1" w:rsidR="0037009B" w:rsidRPr="0037009B" w:rsidRDefault="009B3F0C">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r w:rsidRPr="0037009B">
        <w:rPr>
          <w:rFonts w:ascii="Arial" w:hAnsi="Arial" w:cs="Arial"/>
          <w:b w:val="0"/>
          <w:sz w:val="20"/>
          <w:highlight w:val="yellow"/>
        </w:rPr>
        <w:fldChar w:fldCharType="begin"/>
      </w:r>
      <w:r w:rsidRPr="0037009B">
        <w:rPr>
          <w:rFonts w:ascii="Arial" w:hAnsi="Arial" w:cs="Arial"/>
          <w:b w:val="0"/>
          <w:sz w:val="20"/>
          <w:highlight w:val="yellow"/>
        </w:rPr>
        <w:instrText xml:space="preserve"> TOC \o "1-5" \h \z \u </w:instrText>
      </w:r>
      <w:r w:rsidRPr="0037009B">
        <w:rPr>
          <w:rFonts w:ascii="Arial" w:hAnsi="Arial" w:cs="Arial"/>
          <w:b w:val="0"/>
          <w:sz w:val="20"/>
          <w:highlight w:val="yellow"/>
        </w:rPr>
        <w:fldChar w:fldCharType="separate"/>
      </w:r>
      <w:hyperlink w:anchor="_Toc233207175" w:history="1">
        <w:r w:rsidR="0037009B" w:rsidRPr="0037009B">
          <w:rPr>
            <w:rStyle w:val="Hiperpovezava"/>
            <w:rFonts w:ascii="Arial" w:hAnsi="Arial" w:cs="Arial"/>
            <w:noProof/>
            <w:sz w:val="20"/>
          </w:rPr>
          <w:t>1.</w:t>
        </w:r>
        <w:r w:rsidR="0037009B" w:rsidRPr="0037009B">
          <w:rPr>
            <w:rFonts w:ascii="Arial" w:eastAsiaTheme="minorEastAsia" w:hAnsi="Arial" w:cs="Arial"/>
            <w:b w:val="0"/>
            <w:bCs w:val="0"/>
            <w:caps w:val="0"/>
            <w:noProof/>
            <w:kern w:val="2"/>
            <w:sz w:val="20"/>
            <w:lang w:eastAsia="sl-SI"/>
            <w14:ligatures w14:val="standardContextual"/>
          </w:rPr>
          <w:tab/>
        </w:r>
        <w:r w:rsidR="0037009B" w:rsidRPr="0037009B">
          <w:rPr>
            <w:rStyle w:val="Hiperpovezava"/>
            <w:rFonts w:ascii="Arial" w:hAnsi="Arial" w:cs="Arial"/>
            <w:noProof/>
            <w:sz w:val="20"/>
          </w:rPr>
          <w:t>NAROČNIK</w:t>
        </w:r>
        <w:r w:rsidR="0037009B" w:rsidRPr="0037009B">
          <w:rPr>
            <w:rFonts w:ascii="Arial" w:hAnsi="Arial" w:cs="Arial"/>
            <w:noProof/>
            <w:webHidden/>
            <w:sz w:val="20"/>
          </w:rPr>
          <w:tab/>
        </w:r>
        <w:r w:rsidR="0037009B" w:rsidRPr="0037009B">
          <w:rPr>
            <w:rFonts w:ascii="Arial" w:hAnsi="Arial" w:cs="Arial"/>
            <w:noProof/>
            <w:webHidden/>
            <w:sz w:val="20"/>
          </w:rPr>
          <w:fldChar w:fldCharType="begin"/>
        </w:r>
        <w:r w:rsidR="0037009B" w:rsidRPr="0037009B">
          <w:rPr>
            <w:rFonts w:ascii="Arial" w:hAnsi="Arial" w:cs="Arial"/>
            <w:noProof/>
            <w:webHidden/>
            <w:sz w:val="20"/>
          </w:rPr>
          <w:instrText xml:space="preserve"> PAGEREF _Toc233207175 \h </w:instrText>
        </w:r>
        <w:r w:rsidR="0037009B" w:rsidRPr="0037009B">
          <w:rPr>
            <w:rFonts w:ascii="Arial" w:hAnsi="Arial" w:cs="Arial"/>
            <w:noProof/>
            <w:webHidden/>
            <w:sz w:val="20"/>
          </w:rPr>
        </w:r>
        <w:r w:rsidR="0037009B" w:rsidRPr="0037009B">
          <w:rPr>
            <w:rFonts w:ascii="Arial" w:hAnsi="Arial" w:cs="Arial"/>
            <w:noProof/>
            <w:webHidden/>
            <w:sz w:val="20"/>
          </w:rPr>
          <w:fldChar w:fldCharType="separate"/>
        </w:r>
        <w:r w:rsidR="0037009B" w:rsidRPr="0037009B">
          <w:rPr>
            <w:rFonts w:ascii="Arial" w:hAnsi="Arial" w:cs="Arial"/>
            <w:noProof/>
            <w:webHidden/>
            <w:sz w:val="20"/>
          </w:rPr>
          <w:t>4</w:t>
        </w:r>
        <w:r w:rsidR="0037009B" w:rsidRPr="0037009B">
          <w:rPr>
            <w:rFonts w:ascii="Arial" w:hAnsi="Arial" w:cs="Arial"/>
            <w:noProof/>
            <w:webHidden/>
            <w:sz w:val="20"/>
          </w:rPr>
          <w:fldChar w:fldCharType="end"/>
        </w:r>
      </w:hyperlink>
    </w:p>
    <w:p w14:paraId="0A579E16" w14:textId="205BC91F"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76" w:history="1">
        <w:r w:rsidRPr="0037009B">
          <w:rPr>
            <w:rStyle w:val="Hiperpovezava"/>
            <w:rFonts w:ascii="Arial" w:hAnsi="Arial" w:cs="Arial"/>
            <w:noProof/>
            <w:sz w:val="20"/>
          </w:rPr>
          <w:t>2.</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OZNAKA IN PREDMET JAVNEGA NAROČILA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_Toc233207176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4</w:t>
        </w:r>
        <w:r w:rsidRPr="0037009B">
          <w:rPr>
            <w:rFonts w:ascii="Arial" w:hAnsi="Arial" w:cs="Arial"/>
            <w:noProof/>
            <w:webHidden/>
            <w:sz w:val="20"/>
          </w:rPr>
          <w:fldChar w:fldCharType="end"/>
        </w:r>
      </w:hyperlink>
    </w:p>
    <w:p w14:paraId="5E5855BB" w14:textId="2A62BAA3"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77" w:history="1">
        <w:r w:rsidRPr="0037009B">
          <w:rPr>
            <w:rStyle w:val="Hiperpovezava"/>
            <w:rFonts w:ascii="Arial" w:hAnsi="Arial" w:cs="Arial"/>
            <w:noProof/>
            <w:sz w:val="20"/>
          </w:rPr>
          <w:t>3.</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NAČIN ODDAJE JAVNEGA NAROČILA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_Toc233207177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4</w:t>
        </w:r>
        <w:r w:rsidRPr="0037009B">
          <w:rPr>
            <w:rFonts w:ascii="Arial" w:hAnsi="Arial" w:cs="Arial"/>
            <w:noProof/>
            <w:webHidden/>
            <w:sz w:val="20"/>
          </w:rPr>
          <w:fldChar w:fldCharType="end"/>
        </w:r>
      </w:hyperlink>
    </w:p>
    <w:p w14:paraId="7DDDD96C" w14:textId="704D4784"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78" w:history="1">
        <w:r w:rsidRPr="0037009B">
          <w:rPr>
            <w:rStyle w:val="Hiperpovezava"/>
            <w:rFonts w:ascii="Arial" w:hAnsi="Arial" w:cs="Arial"/>
            <w:noProof/>
            <w:sz w:val="20"/>
          </w:rPr>
          <w:t>4.</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ROK IN NAČIN PREDLOŽITVE PONUDBE</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_Toc233207178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5</w:t>
        </w:r>
        <w:r w:rsidRPr="0037009B">
          <w:rPr>
            <w:rFonts w:ascii="Arial" w:hAnsi="Arial" w:cs="Arial"/>
            <w:noProof/>
            <w:webHidden/>
            <w:sz w:val="20"/>
          </w:rPr>
          <w:fldChar w:fldCharType="end"/>
        </w:r>
      </w:hyperlink>
    </w:p>
    <w:p w14:paraId="42EAF30E" w14:textId="03819CC9"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79" w:history="1">
        <w:r w:rsidRPr="0037009B">
          <w:rPr>
            <w:rStyle w:val="Hiperpovezava"/>
            <w:rFonts w:ascii="Arial" w:hAnsi="Arial" w:cs="Arial"/>
            <w:noProof/>
            <w:sz w:val="20"/>
          </w:rPr>
          <w:t>5.</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INFORMACIJE V ZVEZI Z ODPIRANJEM PONUDB</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_Toc233207179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5</w:t>
        </w:r>
        <w:r w:rsidRPr="0037009B">
          <w:rPr>
            <w:rFonts w:ascii="Arial" w:hAnsi="Arial" w:cs="Arial"/>
            <w:noProof/>
            <w:webHidden/>
            <w:sz w:val="20"/>
          </w:rPr>
          <w:fldChar w:fldCharType="end"/>
        </w:r>
      </w:hyperlink>
    </w:p>
    <w:p w14:paraId="4A7B2C70" w14:textId="2BA3EA79"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80" w:history="1">
        <w:r w:rsidRPr="0037009B">
          <w:rPr>
            <w:rStyle w:val="Hiperpovezava"/>
            <w:rFonts w:ascii="Arial" w:hAnsi="Arial" w:cs="Arial"/>
            <w:noProof/>
            <w:sz w:val="20"/>
          </w:rPr>
          <w:t>6.</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INFORMACIJE V ZVEZI S POSTOPKOM ELEKTRONSKE DRAŽBE</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_Toc233207180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5</w:t>
        </w:r>
        <w:r w:rsidRPr="0037009B">
          <w:rPr>
            <w:rFonts w:ascii="Arial" w:hAnsi="Arial" w:cs="Arial"/>
            <w:noProof/>
            <w:webHidden/>
            <w:sz w:val="20"/>
          </w:rPr>
          <w:fldChar w:fldCharType="end"/>
        </w:r>
      </w:hyperlink>
    </w:p>
    <w:p w14:paraId="7264A20C" w14:textId="67E79D89"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81" w:history="1">
        <w:r w:rsidRPr="0037009B">
          <w:rPr>
            <w:rStyle w:val="Hiperpovezava"/>
            <w:rFonts w:ascii="Arial" w:hAnsi="Arial" w:cs="Arial"/>
            <w:noProof/>
            <w:sz w:val="20"/>
          </w:rPr>
          <w:t>7.</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PRAVNA PODLAGA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_Toc233207181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6</w:t>
        </w:r>
        <w:r w:rsidRPr="0037009B">
          <w:rPr>
            <w:rFonts w:ascii="Arial" w:hAnsi="Arial" w:cs="Arial"/>
            <w:noProof/>
            <w:webHidden/>
            <w:sz w:val="20"/>
          </w:rPr>
          <w:fldChar w:fldCharType="end"/>
        </w:r>
      </w:hyperlink>
    </w:p>
    <w:p w14:paraId="19A98CA4" w14:textId="24397425"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82" w:history="1">
        <w:r w:rsidRPr="0037009B">
          <w:rPr>
            <w:rStyle w:val="Hiperpovezava"/>
            <w:rFonts w:ascii="Arial" w:hAnsi="Arial" w:cs="Arial"/>
            <w:noProof/>
            <w:sz w:val="20"/>
          </w:rPr>
          <w:t>8.</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TEMELJNA PRAVILA POSLOVANJA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_Toc233207182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6</w:t>
        </w:r>
        <w:r w:rsidRPr="0037009B">
          <w:rPr>
            <w:rFonts w:ascii="Arial" w:hAnsi="Arial" w:cs="Arial"/>
            <w:noProof/>
            <w:webHidden/>
            <w:sz w:val="20"/>
          </w:rPr>
          <w:fldChar w:fldCharType="end"/>
        </w:r>
      </w:hyperlink>
    </w:p>
    <w:p w14:paraId="188520CF" w14:textId="0F263324"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183" w:history="1">
        <w:r w:rsidRPr="0037009B">
          <w:rPr>
            <w:rStyle w:val="Hiperpovezava"/>
            <w:rFonts w:ascii="Arial" w:hAnsi="Arial" w:cs="Arial"/>
            <w:noProof/>
          </w:rPr>
          <w:t>8.1</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noProof/>
          </w:rPr>
          <w:t>Dostop do dokumentacije v zvezi z oddajo javnega naročila</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_Toc233207183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6</w:t>
        </w:r>
        <w:r w:rsidRPr="0037009B">
          <w:rPr>
            <w:rFonts w:ascii="Arial" w:hAnsi="Arial" w:cs="Arial"/>
            <w:noProof/>
            <w:webHidden/>
          </w:rPr>
          <w:fldChar w:fldCharType="end"/>
        </w:r>
      </w:hyperlink>
    </w:p>
    <w:p w14:paraId="464865A3" w14:textId="449F4B21"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184" w:history="1">
        <w:r w:rsidRPr="0037009B">
          <w:rPr>
            <w:rStyle w:val="Hiperpovezava"/>
            <w:rFonts w:ascii="Arial" w:hAnsi="Arial" w:cs="Arial"/>
            <w:noProof/>
          </w:rPr>
          <w:t>8.2</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noProof/>
          </w:rPr>
          <w:t>Obvestila in pojasnila v zvezi z dokumentacijo za oddajo javnega naročila</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_Toc233207184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6</w:t>
        </w:r>
        <w:r w:rsidRPr="0037009B">
          <w:rPr>
            <w:rFonts w:ascii="Arial" w:hAnsi="Arial" w:cs="Arial"/>
            <w:noProof/>
            <w:webHidden/>
          </w:rPr>
          <w:fldChar w:fldCharType="end"/>
        </w:r>
      </w:hyperlink>
    </w:p>
    <w:p w14:paraId="62700025" w14:textId="072D420F"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85" w:history="1">
        <w:r w:rsidRPr="0037009B">
          <w:rPr>
            <w:rStyle w:val="Hiperpovezava"/>
            <w:rFonts w:ascii="Arial" w:hAnsi="Arial" w:cs="Arial"/>
            <w:noProof/>
            <w:sz w:val="20"/>
          </w:rPr>
          <w:t>9.</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SESTAVA DOKUMENTACIJE V ZVEZI Z ODDAJO JAVNEGA NAROČILA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_Toc233207185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6</w:t>
        </w:r>
        <w:r w:rsidRPr="0037009B">
          <w:rPr>
            <w:rFonts w:ascii="Arial" w:hAnsi="Arial" w:cs="Arial"/>
            <w:noProof/>
            <w:webHidden/>
            <w:sz w:val="20"/>
          </w:rPr>
          <w:fldChar w:fldCharType="end"/>
        </w:r>
      </w:hyperlink>
    </w:p>
    <w:p w14:paraId="7DC274CA" w14:textId="72E3E539"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86" w:history="1">
        <w:r w:rsidRPr="0037009B">
          <w:rPr>
            <w:rStyle w:val="Hiperpovezava"/>
            <w:rFonts w:ascii="Arial" w:hAnsi="Arial" w:cs="Arial"/>
            <w:noProof/>
            <w:sz w:val="20"/>
          </w:rPr>
          <w:t>10.</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UGOTAVLJANJE SPOSOBNOSTI</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_Toc233207186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7</w:t>
        </w:r>
        <w:r w:rsidRPr="0037009B">
          <w:rPr>
            <w:rFonts w:ascii="Arial" w:hAnsi="Arial" w:cs="Arial"/>
            <w:noProof/>
            <w:webHidden/>
            <w:sz w:val="20"/>
          </w:rPr>
          <w:fldChar w:fldCharType="end"/>
        </w:r>
      </w:hyperlink>
    </w:p>
    <w:p w14:paraId="2807520F" w14:textId="720647D7"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187" w:history="1">
        <w:r w:rsidRPr="0037009B">
          <w:rPr>
            <w:rStyle w:val="Hiperpovezava"/>
            <w:rFonts w:ascii="Arial" w:hAnsi="Arial" w:cs="Arial"/>
            <w:noProof/>
          </w:rPr>
          <w:t>10.1</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bCs/>
            <w:noProof/>
            <w:lang w:eastAsia="sl-SI"/>
          </w:rPr>
          <w:t>Ugotavljanje</w:t>
        </w:r>
        <w:r w:rsidRPr="0037009B">
          <w:rPr>
            <w:rStyle w:val="Hiperpovezava"/>
            <w:rFonts w:ascii="Arial" w:hAnsi="Arial" w:cs="Arial"/>
            <w:noProof/>
          </w:rPr>
          <w:t xml:space="preserve"> sposobnosti za sodelovanje v postopku oddaje javnega naročila in dokazila</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_Toc233207187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7</w:t>
        </w:r>
        <w:r w:rsidRPr="0037009B">
          <w:rPr>
            <w:rFonts w:ascii="Arial" w:hAnsi="Arial" w:cs="Arial"/>
            <w:noProof/>
            <w:webHidden/>
          </w:rPr>
          <w:fldChar w:fldCharType="end"/>
        </w:r>
      </w:hyperlink>
    </w:p>
    <w:p w14:paraId="3BE3D9D9" w14:textId="520C6C95" w:rsidR="0037009B" w:rsidRPr="0037009B" w:rsidRDefault="0037009B">
      <w:pPr>
        <w:pStyle w:val="Kazalovsebine3"/>
        <w:rPr>
          <w:rFonts w:eastAsiaTheme="minorEastAsia"/>
          <w:b w:val="0"/>
          <w:i w:val="0"/>
          <w:iCs w:val="0"/>
          <w:kern w:val="2"/>
          <w:lang w:eastAsia="sl-SI"/>
          <w14:ligatures w14:val="standardContextual"/>
        </w:rPr>
      </w:pPr>
      <w:hyperlink w:anchor="_Toc233207188" w:history="1">
        <w:r w:rsidRPr="0037009B">
          <w:rPr>
            <w:rStyle w:val="Hiperpovezava"/>
            <w:i w:val="0"/>
            <w:iCs w:val="0"/>
            <w:lang w:eastAsia="sl-SI"/>
          </w:rPr>
          <w:t>10.1.1</w:t>
        </w:r>
        <w:r w:rsidRPr="0037009B">
          <w:rPr>
            <w:rFonts w:eastAsiaTheme="minorEastAsia"/>
            <w:b w:val="0"/>
            <w:i w:val="0"/>
            <w:iCs w:val="0"/>
            <w:kern w:val="2"/>
            <w:lang w:eastAsia="sl-SI"/>
            <w14:ligatures w14:val="standardContextual"/>
          </w:rPr>
          <w:tab/>
        </w:r>
        <w:r w:rsidRPr="0037009B">
          <w:rPr>
            <w:rStyle w:val="Hiperpovezava"/>
            <w:b w:val="0"/>
            <w:bCs/>
            <w:i w:val="0"/>
            <w:iCs w:val="0"/>
            <w:u w:val="none"/>
            <w:lang w:eastAsia="sl-SI"/>
          </w:rPr>
          <w:t>Razlogi za izključitev</w:t>
        </w:r>
        <w:r w:rsidRPr="0037009B">
          <w:rPr>
            <w:i w:val="0"/>
            <w:iCs w:val="0"/>
            <w:webHidden/>
          </w:rPr>
          <w:tab/>
        </w:r>
        <w:r w:rsidRPr="0037009B">
          <w:rPr>
            <w:i w:val="0"/>
            <w:iCs w:val="0"/>
            <w:webHidden/>
          </w:rPr>
          <w:fldChar w:fldCharType="begin"/>
        </w:r>
        <w:r w:rsidRPr="0037009B">
          <w:rPr>
            <w:i w:val="0"/>
            <w:iCs w:val="0"/>
            <w:webHidden/>
          </w:rPr>
          <w:instrText xml:space="preserve"> PAGEREF _Toc233207188 \h </w:instrText>
        </w:r>
        <w:r w:rsidRPr="0037009B">
          <w:rPr>
            <w:i w:val="0"/>
            <w:iCs w:val="0"/>
            <w:webHidden/>
          </w:rPr>
        </w:r>
        <w:r w:rsidRPr="0037009B">
          <w:rPr>
            <w:i w:val="0"/>
            <w:iCs w:val="0"/>
            <w:webHidden/>
          </w:rPr>
          <w:fldChar w:fldCharType="separate"/>
        </w:r>
        <w:r w:rsidRPr="0037009B">
          <w:rPr>
            <w:i w:val="0"/>
            <w:iCs w:val="0"/>
            <w:webHidden/>
          </w:rPr>
          <w:t>7</w:t>
        </w:r>
        <w:r w:rsidRPr="0037009B">
          <w:rPr>
            <w:i w:val="0"/>
            <w:iCs w:val="0"/>
            <w:webHidden/>
          </w:rPr>
          <w:fldChar w:fldCharType="end"/>
        </w:r>
      </w:hyperlink>
    </w:p>
    <w:p w14:paraId="2F292FDA" w14:textId="5C4F1350"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89" w:history="1">
        <w:r w:rsidRPr="0037009B">
          <w:rPr>
            <w:rStyle w:val="Hiperpovezava"/>
            <w:rFonts w:ascii="Arial" w:hAnsi="Arial" w:cs="Arial"/>
            <w:noProof/>
            <w:sz w:val="20"/>
          </w:rPr>
          <w:t>11.</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merilO</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_Toc233207189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9</w:t>
        </w:r>
        <w:r w:rsidRPr="0037009B">
          <w:rPr>
            <w:rFonts w:ascii="Arial" w:hAnsi="Arial" w:cs="Arial"/>
            <w:noProof/>
            <w:webHidden/>
            <w:sz w:val="20"/>
          </w:rPr>
          <w:fldChar w:fldCharType="end"/>
        </w:r>
      </w:hyperlink>
    </w:p>
    <w:p w14:paraId="5A1D85C0" w14:textId="2FC7A288"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190" w:history="1">
        <w:r w:rsidRPr="0037009B">
          <w:rPr>
            <w:rStyle w:val="Hiperpovezava"/>
            <w:rFonts w:ascii="Arial" w:hAnsi="Arial" w:cs="Arial"/>
            <w:noProof/>
            <w:sz w:val="20"/>
          </w:rPr>
          <w:t>12.</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ponudba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_Toc233207190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10</w:t>
        </w:r>
        <w:r w:rsidRPr="0037009B">
          <w:rPr>
            <w:rFonts w:ascii="Arial" w:hAnsi="Arial" w:cs="Arial"/>
            <w:noProof/>
            <w:webHidden/>
            <w:sz w:val="20"/>
          </w:rPr>
          <w:fldChar w:fldCharType="end"/>
        </w:r>
      </w:hyperlink>
    </w:p>
    <w:p w14:paraId="39A1027F" w14:textId="29C15DDF"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191" w:history="1">
        <w:r w:rsidRPr="0037009B">
          <w:rPr>
            <w:rStyle w:val="Hiperpovezava"/>
            <w:rFonts w:ascii="Arial" w:hAnsi="Arial" w:cs="Arial"/>
            <w:noProof/>
          </w:rPr>
          <w:t>12.1</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noProof/>
          </w:rPr>
          <w:t>Ponudbena dokumentacija</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_Toc233207191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10</w:t>
        </w:r>
        <w:r w:rsidRPr="0037009B">
          <w:rPr>
            <w:rFonts w:ascii="Arial" w:hAnsi="Arial" w:cs="Arial"/>
            <w:noProof/>
            <w:webHidden/>
          </w:rPr>
          <w:fldChar w:fldCharType="end"/>
        </w:r>
      </w:hyperlink>
    </w:p>
    <w:p w14:paraId="70E9A39E" w14:textId="4250A6C1"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192" w:history="1">
        <w:r w:rsidRPr="0037009B">
          <w:rPr>
            <w:rStyle w:val="Hiperpovezava"/>
            <w:rFonts w:ascii="Arial" w:hAnsi="Arial" w:cs="Arial"/>
            <w:noProof/>
          </w:rPr>
          <w:t>12.2</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noProof/>
          </w:rPr>
          <w:t>Sestavljanje ponudbe</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_Toc233207192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10</w:t>
        </w:r>
        <w:r w:rsidRPr="0037009B">
          <w:rPr>
            <w:rFonts w:ascii="Arial" w:hAnsi="Arial" w:cs="Arial"/>
            <w:noProof/>
            <w:webHidden/>
          </w:rPr>
          <w:fldChar w:fldCharType="end"/>
        </w:r>
      </w:hyperlink>
    </w:p>
    <w:p w14:paraId="4E36CA4D" w14:textId="20266437" w:rsidR="0037009B" w:rsidRPr="0037009B" w:rsidRDefault="0037009B">
      <w:pPr>
        <w:pStyle w:val="Kazalovsebine3"/>
        <w:rPr>
          <w:rFonts w:eastAsiaTheme="minorEastAsia"/>
          <w:b w:val="0"/>
          <w:bCs/>
          <w:i w:val="0"/>
          <w:iCs w:val="0"/>
          <w:kern w:val="2"/>
          <w:lang w:eastAsia="sl-SI"/>
          <w14:ligatures w14:val="standardContextual"/>
        </w:rPr>
      </w:pPr>
      <w:hyperlink w:anchor="_Toc233207193" w:history="1">
        <w:r w:rsidRPr="0037009B">
          <w:rPr>
            <w:rStyle w:val="Hiperpovezava"/>
            <w:b w:val="0"/>
            <w:bCs/>
            <w:i w:val="0"/>
            <w:iCs w:val="0"/>
          </w:rPr>
          <w:t>12.2.1</w:t>
        </w:r>
        <w:r w:rsidRPr="0037009B">
          <w:rPr>
            <w:rFonts w:eastAsiaTheme="minorEastAsia"/>
            <w:b w:val="0"/>
            <w:bCs/>
            <w:i w:val="0"/>
            <w:iCs w:val="0"/>
            <w:kern w:val="2"/>
            <w:lang w:eastAsia="sl-SI"/>
            <w14:ligatures w14:val="standardContextual"/>
          </w:rPr>
          <w:tab/>
        </w:r>
        <w:r w:rsidRPr="0037009B">
          <w:rPr>
            <w:rStyle w:val="Hiperpovezava"/>
            <w:b w:val="0"/>
            <w:bCs/>
            <w:i w:val="0"/>
            <w:iCs w:val="0"/>
          </w:rPr>
          <w:t>Obrazec »ESPD« - za vse gospodarske subjekte</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_Toc233207193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10</w:t>
        </w:r>
        <w:r w:rsidRPr="0037009B">
          <w:rPr>
            <w:b w:val="0"/>
            <w:bCs/>
            <w:i w:val="0"/>
            <w:iCs w:val="0"/>
            <w:webHidden/>
          </w:rPr>
          <w:fldChar w:fldCharType="end"/>
        </w:r>
      </w:hyperlink>
    </w:p>
    <w:p w14:paraId="26FBC703" w14:textId="41611531" w:rsidR="0037009B" w:rsidRPr="0037009B" w:rsidRDefault="0037009B">
      <w:pPr>
        <w:pStyle w:val="Kazalovsebine3"/>
        <w:rPr>
          <w:rFonts w:eastAsiaTheme="minorEastAsia"/>
          <w:b w:val="0"/>
          <w:bCs/>
          <w:i w:val="0"/>
          <w:iCs w:val="0"/>
          <w:kern w:val="2"/>
          <w:lang w:eastAsia="sl-SI"/>
          <w14:ligatures w14:val="standardContextual"/>
        </w:rPr>
      </w:pPr>
      <w:hyperlink w:anchor="_Toc233207194" w:history="1">
        <w:r w:rsidRPr="0037009B">
          <w:rPr>
            <w:rStyle w:val="Hiperpovezava"/>
            <w:b w:val="0"/>
            <w:bCs/>
            <w:i w:val="0"/>
            <w:iCs w:val="0"/>
          </w:rPr>
          <w:t>12.2.2</w:t>
        </w:r>
        <w:r w:rsidRPr="0037009B">
          <w:rPr>
            <w:rFonts w:eastAsiaTheme="minorEastAsia"/>
            <w:b w:val="0"/>
            <w:bCs/>
            <w:i w:val="0"/>
            <w:iCs w:val="0"/>
            <w:kern w:val="2"/>
            <w:lang w:eastAsia="sl-SI"/>
            <w14:ligatures w14:val="standardContextual"/>
          </w:rPr>
          <w:tab/>
        </w:r>
        <w:r w:rsidRPr="0037009B">
          <w:rPr>
            <w:rStyle w:val="Hiperpovezava"/>
            <w:b w:val="0"/>
            <w:bCs/>
            <w:i w:val="0"/>
            <w:iCs w:val="0"/>
          </w:rPr>
          <w:t>Obrazec »Predračun«</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_Toc233207194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11</w:t>
        </w:r>
        <w:r w:rsidRPr="0037009B">
          <w:rPr>
            <w:b w:val="0"/>
            <w:bCs/>
            <w:i w:val="0"/>
            <w:iCs w:val="0"/>
            <w:webHidden/>
          </w:rPr>
          <w:fldChar w:fldCharType="end"/>
        </w:r>
      </w:hyperlink>
    </w:p>
    <w:p w14:paraId="240E8C2B" w14:textId="1BE9415C" w:rsidR="0037009B" w:rsidRPr="0037009B" w:rsidRDefault="0037009B">
      <w:pPr>
        <w:pStyle w:val="Kazalovsebine3"/>
        <w:rPr>
          <w:rFonts w:eastAsiaTheme="minorEastAsia"/>
          <w:b w:val="0"/>
          <w:bCs/>
          <w:i w:val="0"/>
          <w:iCs w:val="0"/>
          <w:kern w:val="2"/>
          <w:lang w:eastAsia="sl-SI"/>
          <w14:ligatures w14:val="standardContextual"/>
        </w:rPr>
      </w:pPr>
      <w:hyperlink w:anchor="_Toc233207195" w:history="1">
        <w:r w:rsidRPr="0037009B">
          <w:rPr>
            <w:rStyle w:val="Hiperpovezava"/>
            <w:b w:val="0"/>
            <w:bCs/>
            <w:i w:val="0"/>
            <w:iCs w:val="0"/>
          </w:rPr>
          <w:t>12.2.3</w:t>
        </w:r>
        <w:r w:rsidRPr="0037009B">
          <w:rPr>
            <w:rFonts w:eastAsiaTheme="minorEastAsia"/>
            <w:b w:val="0"/>
            <w:bCs/>
            <w:i w:val="0"/>
            <w:iCs w:val="0"/>
            <w:kern w:val="2"/>
            <w:lang w:eastAsia="sl-SI"/>
            <w14:ligatures w14:val="standardContextual"/>
          </w:rPr>
          <w:tab/>
        </w:r>
        <w:r w:rsidRPr="0037009B">
          <w:rPr>
            <w:rStyle w:val="Hiperpovezava"/>
            <w:b w:val="0"/>
            <w:bCs/>
            <w:i w:val="0"/>
            <w:iCs w:val="0"/>
          </w:rPr>
          <w:t>Drugi dokumenti ponudbe</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_Toc233207195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11</w:t>
        </w:r>
        <w:r w:rsidRPr="0037009B">
          <w:rPr>
            <w:b w:val="0"/>
            <w:bCs/>
            <w:i w:val="0"/>
            <w:iCs w:val="0"/>
            <w:webHidden/>
          </w:rPr>
          <w:fldChar w:fldCharType="end"/>
        </w:r>
      </w:hyperlink>
    </w:p>
    <w:p w14:paraId="5D240B6F" w14:textId="007F9C6C" w:rsidR="0037009B" w:rsidRPr="0037009B" w:rsidRDefault="0037009B">
      <w:pPr>
        <w:pStyle w:val="Kazalovsebine2"/>
        <w:tabs>
          <w:tab w:val="left" w:pos="800"/>
          <w:tab w:val="right" w:leader="dot" w:pos="9062"/>
        </w:tabs>
        <w:rPr>
          <w:rFonts w:ascii="Arial" w:eastAsiaTheme="minorEastAsia" w:hAnsi="Arial" w:cs="Arial"/>
          <w:bCs/>
          <w:noProof/>
          <w:kern w:val="2"/>
          <w:lang w:eastAsia="sl-SI"/>
          <w14:ligatures w14:val="standardContextual"/>
        </w:rPr>
      </w:pPr>
      <w:hyperlink w:anchor="_Toc233207196" w:history="1">
        <w:r w:rsidRPr="0037009B">
          <w:rPr>
            <w:rStyle w:val="Hiperpovezava"/>
            <w:rFonts w:ascii="Arial" w:hAnsi="Arial" w:cs="Arial"/>
            <w:bCs/>
            <w:noProof/>
          </w:rPr>
          <w:t>12.3</w:t>
        </w:r>
        <w:r w:rsidRPr="0037009B">
          <w:rPr>
            <w:rFonts w:ascii="Arial" w:eastAsiaTheme="minorEastAsia" w:hAnsi="Arial" w:cs="Arial"/>
            <w:bCs/>
            <w:noProof/>
            <w:kern w:val="2"/>
            <w:lang w:eastAsia="sl-SI"/>
            <w14:ligatures w14:val="standardContextual"/>
          </w:rPr>
          <w:tab/>
        </w:r>
        <w:r w:rsidRPr="0037009B">
          <w:rPr>
            <w:rStyle w:val="Hiperpovezava"/>
            <w:rFonts w:ascii="Arial" w:hAnsi="Arial" w:cs="Arial"/>
            <w:bCs/>
            <w:noProof/>
          </w:rPr>
          <w:t>Druga določila za pripravo ponudbe</w:t>
        </w:r>
        <w:r w:rsidRPr="0037009B">
          <w:rPr>
            <w:rFonts w:ascii="Arial" w:hAnsi="Arial" w:cs="Arial"/>
            <w:bCs/>
            <w:noProof/>
            <w:webHidden/>
          </w:rPr>
          <w:tab/>
        </w:r>
        <w:r w:rsidRPr="0037009B">
          <w:rPr>
            <w:rFonts w:ascii="Arial" w:hAnsi="Arial" w:cs="Arial"/>
            <w:bCs/>
            <w:noProof/>
            <w:webHidden/>
          </w:rPr>
          <w:fldChar w:fldCharType="begin"/>
        </w:r>
        <w:r w:rsidRPr="0037009B">
          <w:rPr>
            <w:rFonts w:ascii="Arial" w:hAnsi="Arial" w:cs="Arial"/>
            <w:bCs/>
            <w:noProof/>
            <w:webHidden/>
          </w:rPr>
          <w:instrText xml:space="preserve"> PAGEREF _Toc233207196 \h </w:instrText>
        </w:r>
        <w:r w:rsidRPr="0037009B">
          <w:rPr>
            <w:rFonts w:ascii="Arial" w:hAnsi="Arial" w:cs="Arial"/>
            <w:bCs/>
            <w:noProof/>
            <w:webHidden/>
          </w:rPr>
        </w:r>
        <w:r w:rsidRPr="0037009B">
          <w:rPr>
            <w:rFonts w:ascii="Arial" w:hAnsi="Arial" w:cs="Arial"/>
            <w:bCs/>
            <w:noProof/>
            <w:webHidden/>
          </w:rPr>
          <w:fldChar w:fldCharType="separate"/>
        </w:r>
        <w:r w:rsidRPr="0037009B">
          <w:rPr>
            <w:rFonts w:ascii="Arial" w:hAnsi="Arial" w:cs="Arial"/>
            <w:bCs/>
            <w:noProof/>
            <w:webHidden/>
          </w:rPr>
          <w:t>12</w:t>
        </w:r>
        <w:r w:rsidRPr="0037009B">
          <w:rPr>
            <w:rFonts w:ascii="Arial" w:hAnsi="Arial" w:cs="Arial"/>
            <w:bCs/>
            <w:noProof/>
            <w:webHidden/>
          </w:rPr>
          <w:fldChar w:fldCharType="end"/>
        </w:r>
      </w:hyperlink>
    </w:p>
    <w:p w14:paraId="4AD79BE8" w14:textId="3998CFEF" w:rsidR="0037009B" w:rsidRPr="0037009B" w:rsidRDefault="0037009B">
      <w:pPr>
        <w:pStyle w:val="Kazalovsebine3"/>
        <w:rPr>
          <w:rFonts w:eastAsiaTheme="minorEastAsia"/>
          <w:b w:val="0"/>
          <w:bCs/>
          <w:i w:val="0"/>
          <w:iCs w:val="0"/>
          <w:kern w:val="2"/>
          <w:lang w:eastAsia="sl-SI"/>
          <w14:ligatures w14:val="standardContextual"/>
        </w:rPr>
      </w:pPr>
      <w:hyperlink w:anchor="_Toc233207197" w:history="1">
        <w:r w:rsidRPr="0037009B">
          <w:rPr>
            <w:rStyle w:val="Hiperpovezava"/>
            <w:b w:val="0"/>
            <w:bCs/>
            <w:i w:val="0"/>
            <w:iCs w:val="0"/>
          </w:rPr>
          <w:t>12.3.1</w:t>
        </w:r>
        <w:r w:rsidRPr="0037009B">
          <w:rPr>
            <w:rFonts w:eastAsiaTheme="minorEastAsia"/>
            <w:b w:val="0"/>
            <w:bCs/>
            <w:i w:val="0"/>
            <w:iCs w:val="0"/>
            <w:kern w:val="2"/>
            <w:lang w:eastAsia="sl-SI"/>
            <w14:ligatures w14:val="standardContextual"/>
          </w:rPr>
          <w:tab/>
        </w:r>
        <w:r w:rsidRPr="0037009B">
          <w:rPr>
            <w:rStyle w:val="Hiperpovezava"/>
            <w:b w:val="0"/>
            <w:bCs/>
            <w:i w:val="0"/>
            <w:iCs w:val="0"/>
          </w:rPr>
          <w:t>Skupna ponudba</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_Toc233207197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12</w:t>
        </w:r>
        <w:r w:rsidRPr="0037009B">
          <w:rPr>
            <w:b w:val="0"/>
            <w:bCs/>
            <w:i w:val="0"/>
            <w:iCs w:val="0"/>
            <w:webHidden/>
          </w:rPr>
          <w:fldChar w:fldCharType="end"/>
        </w:r>
      </w:hyperlink>
    </w:p>
    <w:p w14:paraId="4C84F36A" w14:textId="2DD54BD7" w:rsidR="0037009B" w:rsidRPr="0037009B" w:rsidRDefault="0037009B">
      <w:pPr>
        <w:pStyle w:val="Kazalovsebine3"/>
        <w:rPr>
          <w:rFonts w:eastAsiaTheme="minorEastAsia"/>
          <w:b w:val="0"/>
          <w:bCs/>
          <w:i w:val="0"/>
          <w:iCs w:val="0"/>
          <w:kern w:val="2"/>
          <w:lang w:eastAsia="sl-SI"/>
          <w14:ligatures w14:val="standardContextual"/>
        </w:rPr>
      </w:pPr>
      <w:hyperlink w:anchor="_Toc233207198" w:history="1">
        <w:r w:rsidRPr="0037009B">
          <w:rPr>
            <w:rStyle w:val="Hiperpovezava"/>
            <w:b w:val="0"/>
            <w:bCs/>
            <w:i w:val="0"/>
            <w:iCs w:val="0"/>
          </w:rPr>
          <w:t>12.3.2</w:t>
        </w:r>
        <w:r w:rsidRPr="0037009B">
          <w:rPr>
            <w:rFonts w:eastAsiaTheme="minorEastAsia"/>
            <w:b w:val="0"/>
            <w:bCs/>
            <w:i w:val="0"/>
            <w:iCs w:val="0"/>
            <w:kern w:val="2"/>
            <w:lang w:eastAsia="sl-SI"/>
            <w14:ligatures w14:val="standardContextual"/>
          </w:rPr>
          <w:tab/>
        </w:r>
        <w:r w:rsidRPr="0037009B">
          <w:rPr>
            <w:rStyle w:val="Hiperpovezava"/>
            <w:b w:val="0"/>
            <w:bCs/>
            <w:i w:val="0"/>
            <w:iCs w:val="0"/>
          </w:rPr>
          <w:t>Variantne ponudbe</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_Toc233207198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12</w:t>
        </w:r>
        <w:r w:rsidRPr="0037009B">
          <w:rPr>
            <w:b w:val="0"/>
            <w:bCs/>
            <w:i w:val="0"/>
            <w:iCs w:val="0"/>
            <w:webHidden/>
          </w:rPr>
          <w:fldChar w:fldCharType="end"/>
        </w:r>
      </w:hyperlink>
    </w:p>
    <w:p w14:paraId="237B0512" w14:textId="11A8AB39" w:rsidR="0037009B" w:rsidRPr="0037009B" w:rsidRDefault="0037009B">
      <w:pPr>
        <w:pStyle w:val="Kazalovsebine3"/>
        <w:rPr>
          <w:rFonts w:eastAsiaTheme="minorEastAsia"/>
          <w:b w:val="0"/>
          <w:bCs/>
          <w:i w:val="0"/>
          <w:iCs w:val="0"/>
          <w:kern w:val="2"/>
          <w:lang w:eastAsia="sl-SI"/>
          <w14:ligatures w14:val="standardContextual"/>
        </w:rPr>
      </w:pPr>
      <w:hyperlink w:anchor="_Toc233207199" w:history="1">
        <w:r w:rsidRPr="0037009B">
          <w:rPr>
            <w:rStyle w:val="Hiperpovezava"/>
            <w:b w:val="0"/>
            <w:bCs/>
            <w:i w:val="0"/>
            <w:iCs w:val="0"/>
          </w:rPr>
          <w:t>12.3.3</w:t>
        </w:r>
        <w:r w:rsidRPr="0037009B">
          <w:rPr>
            <w:rFonts w:eastAsiaTheme="minorEastAsia"/>
            <w:b w:val="0"/>
            <w:bCs/>
            <w:i w:val="0"/>
            <w:iCs w:val="0"/>
            <w:kern w:val="2"/>
            <w:lang w:eastAsia="sl-SI"/>
            <w14:ligatures w14:val="standardContextual"/>
          </w:rPr>
          <w:tab/>
        </w:r>
        <w:r w:rsidRPr="0037009B">
          <w:rPr>
            <w:rStyle w:val="Hiperpovezava"/>
            <w:b w:val="0"/>
            <w:bCs/>
            <w:i w:val="0"/>
            <w:iCs w:val="0"/>
          </w:rPr>
          <w:t>Jezik ponudbe</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_Toc233207199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12</w:t>
        </w:r>
        <w:r w:rsidRPr="0037009B">
          <w:rPr>
            <w:b w:val="0"/>
            <w:bCs/>
            <w:i w:val="0"/>
            <w:iCs w:val="0"/>
            <w:webHidden/>
          </w:rPr>
          <w:fldChar w:fldCharType="end"/>
        </w:r>
      </w:hyperlink>
    </w:p>
    <w:p w14:paraId="417E5C08" w14:textId="131C9532" w:rsidR="0037009B" w:rsidRPr="0037009B" w:rsidRDefault="0037009B">
      <w:pPr>
        <w:pStyle w:val="Kazalovsebine3"/>
        <w:rPr>
          <w:rFonts w:eastAsiaTheme="minorEastAsia"/>
          <w:b w:val="0"/>
          <w:bCs/>
          <w:i w:val="0"/>
          <w:iCs w:val="0"/>
          <w:kern w:val="2"/>
          <w:lang w:eastAsia="sl-SI"/>
          <w14:ligatures w14:val="standardContextual"/>
        </w:rPr>
      </w:pPr>
      <w:hyperlink w:anchor="_Toc233207200" w:history="1">
        <w:r w:rsidRPr="0037009B">
          <w:rPr>
            <w:rStyle w:val="Hiperpovezava"/>
            <w:b w:val="0"/>
            <w:bCs/>
            <w:i w:val="0"/>
            <w:iCs w:val="0"/>
          </w:rPr>
          <w:t>12.3.4</w:t>
        </w:r>
        <w:r w:rsidRPr="0037009B">
          <w:rPr>
            <w:rFonts w:eastAsiaTheme="minorEastAsia"/>
            <w:b w:val="0"/>
            <w:bCs/>
            <w:i w:val="0"/>
            <w:iCs w:val="0"/>
            <w:kern w:val="2"/>
            <w:lang w:eastAsia="sl-SI"/>
            <w14:ligatures w14:val="standardContextual"/>
          </w:rPr>
          <w:tab/>
        </w:r>
        <w:r w:rsidRPr="0037009B">
          <w:rPr>
            <w:rStyle w:val="Hiperpovezava"/>
            <w:b w:val="0"/>
            <w:bCs/>
            <w:i w:val="0"/>
            <w:iCs w:val="0"/>
          </w:rPr>
          <w:t>Veljavnost ponudbe</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_Toc233207200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12</w:t>
        </w:r>
        <w:r w:rsidRPr="0037009B">
          <w:rPr>
            <w:b w:val="0"/>
            <w:bCs/>
            <w:i w:val="0"/>
            <w:iCs w:val="0"/>
            <w:webHidden/>
          </w:rPr>
          <w:fldChar w:fldCharType="end"/>
        </w:r>
      </w:hyperlink>
    </w:p>
    <w:p w14:paraId="279D663D" w14:textId="3891DF79" w:rsidR="0037009B" w:rsidRPr="0037009B" w:rsidRDefault="0037009B">
      <w:pPr>
        <w:pStyle w:val="Kazalovsebine3"/>
        <w:rPr>
          <w:rFonts w:eastAsiaTheme="minorEastAsia"/>
          <w:b w:val="0"/>
          <w:bCs/>
          <w:i w:val="0"/>
          <w:iCs w:val="0"/>
          <w:kern w:val="2"/>
          <w:lang w:eastAsia="sl-SI"/>
          <w14:ligatures w14:val="standardContextual"/>
        </w:rPr>
      </w:pPr>
      <w:hyperlink w:anchor="_Toc233207201" w:history="1">
        <w:r w:rsidRPr="0037009B">
          <w:rPr>
            <w:rStyle w:val="Hiperpovezava"/>
            <w:b w:val="0"/>
            <w:bCs/>
            <w:i w:val="0"/>
            <w:iCs w:val="0"/>
          </w:rPr>
          <w:t>12.3.5</w:t>
        </w:r>
        <w:r w:rsidRPr="0037009B">
          <w:rPr>
            <w:rFonts w:eastAsiaTheme="minorEastAsia"/>
            <w:b w:val="0"/>
            <w:bCs/>
            <w:i w:val="0"/>
            <w:iCs w:val="0"/>
            <w:kern w:val="2"/>
            <w:lang w:eastAsia="sl-SI"/>
            <w14:ligatures w14:val="standardContextual"/>
          </w:rPr>
          <w:tab/>
        </w:r>
        <w:r w:rsidRPr="0037009B">
          <w:rPr>
            <w:rStyle w:val="Hiperpovezava"/>
            <w:b w:val="0"/>
            <w:bCs/>
            <w:i w:val="0"/>
            <w:iCs w:val="0"/>
          </w:rPr>
          <w:t>Stroški ponudbe</w:t>
        </w:r>
        <w:r w:rsidRPr="0037009B">
          <w:rPr>
            <w:b w:val="0"/>
            <w:bCs/>
            <w:i w:val="0"/>
            <w:iCs w:val="0"/>
            <w:webHidden/>
          </w:rPr>
          <w:tab/>
        </w:r>
        <w:r w:rsidRPr="0037009B">
          <w:rPr>
            <w:b w:val="0"/>
            <w:bCs/>
            <w:i w:val="0"/>
            <w:iCs w:val="0"/>
            <w:webHidden/>
          </w:rPr>
          <w:fldChar w:fldCharType="begin"/>
        </w:r>
        <w:r w:rsidRPr="0037009B">
          <w:rPr>
            <w:b w:val="0"/>
            <w:bCs/>
            <w:i w:val="0"/>
            <w:iCs w:val="0"/>
            <w:webHidden/>
          </w:rPr>
          <w:instrText xml:space="preserve"> PAGEREF _Toc233207201 \h </w:instrText>
        </w:r>
        <w:r w:rsidRPr="0037009B">
          <w:rPr>
            <w:b w:val="0"/>
            <w:bCs/>
            <w:i w:val="0"/>
            <w:iCs w:val="0"/>
            <w:webHidden/>
          </w:rPr>
        </w:r>
        <w:r w:rsidRPr="0037009B">
          <w:rPr>
            <w:b w:val="0"/>
            <w:bCs/>
            <w:i w:val="0"/>
            <w:iCs w:val="0"/>
            <w:webHidden/>
          </w:rPr>
          <w:fldChar w:fldCharType="separate"/>
        </w:r>
        <w:r w:rsidRPr="0037009B">
          <w:rPr>
            <w:b w:val="0"/>
            <w:bCs/>
            <w:i w:val="0"/>
            <w:iCs w:val="0"/>
            <w:webHidden/>
          </w:rPr>
          <w:t>12</w:t>
        </w:r>
        <w:r w:rsidRPr="0037009B">
          <w:rPr>
            <w:b w:val="0"/>
            <w:bCs/>
            <w:i w:val="0"/>
            <w:iCs w:val="0"/>
            <w:webHidden/>
          </w:rPr>
          <w:fldChar w:fldCharType="end"/>
        </w:r>
      </w:hyperlink>
    </w:p>
    <w:p w14:paraId="5C680900" w14:textId="0B2D318B"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202" w:history="1">
        <w:r w:rsidRPr="0037009B">
          <w:rPr>
            <w:rStyle w:val="Hiperpovezava"/>
            <w:rFonts w:ascii="Arial" w:hAnsi="Arial" w:cs="Arial"/>
            <w:noProof/>
            <w:sz w:val="20"/>
          </w:rPr>
          <w:t>13.</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obvestilo o odločitvi o oddaji JAVNEGA naročila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_Toc233207202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13</w:t>
        </w:r>
        <w:r w:rsidRPr="0037009B">
          <w:rPr>
            <w:rFonts w:ascii="Arial" w:hAnsi="Arial" w:cs="Arial"/>
            <w:noProof/>
            <w:webHidden/>
            <w:sz w:val="20"/>
          </w:rPr>
          <w:fldChar w:fldCharType="end"/>
        </w:r>
      </w:hyperlink>
    </w:p>
    <w:p w14:paraId="1E2E32D9" w14:textId="2590C96C"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203" w:history="1">
        <w:r w:rsidRPr="0037009B">
          <w:rPr>
            <w:rStyle w:val="Hiperpovezava"/>
            <w:rFonts w:ascii="Arial" w:hAnsi="Arial" w:cs="Arial"/>
            <w:noProof/>
            <w:sz w:val="20"/>
          </w:rPr>
          <w:t>14.</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odstop od izvedbe javnega naročila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_Toc233207203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13</w:t>
        </w:r>
        <w:r w:rsidRPr="0037009B">
          <w:rPr>
            <w:rFonts w:ascii="Arial" w:hAnsi="Arial" w:cs="Arial"/>
            <w:noProof/>
            <w:webHidden/>
            <w:sz w:val="20"/>
          </w:rPr>
          <w:fldChar w:fldCharType="end"/>
        </w:r>
      </w:hyperlink>
    </w:p>
    <w:p w14:paraId="6D616D3F" w14:textId="1913F97B"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204" w:history="1">
        <w:r w:rsidRPr="0037009B">
          <w:rPr>
            <w:rStyle w:val="Hiperpovezava"/>
            <w:rFonts w:ascii="Arial" w:hAnsi="Arial" w:cs="Arial"/>
            <w:noProof/>
            <w:sz w:val="20"/>
          </w:rPr>
          <w:t>15.</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KROVNA POGODBA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_Toc233207204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13</w:t>
        </w:r>
        <w:r w:rsidRPr="0037009B">
          <w:rPr>
            <w:rFonts w:ascii="Arial" w:hAnsi="Arial" w:cs="Arial"/>
            <w:noProof/>
            <w:webHidden/>
            <w:sz w:val="20"/>
          </w:rPr>
          <w:fldChar w:fldCharType="end"/>
        </w:r>
      </w:hyperlink>
    </w:p>
    <w:p w14:paraId="4DA8EF7D" w14:textId="4C6780C1"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205" w:history="1">
        <w:r w:rsidRPr="0037009B">
          <w:rPr>
            <w:rStyle w:val="Hiperpovezava"/>
            <w:rFonts w:ascii="Arial" w:hAnsi="Arial" w:cs="Arial"/>
            <w:noProof/>
            <w:sz w:val="20"/>
          </w:rPr>
          <w:t>16.</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FINANČNA ZAVAROVANJA</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_Toc233207205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13</w:t>
        </w:r>
        <w:r w:rsidRPr="0037009B">
          <w:rPr>
            <w:rFonts w:ascii="Arial" w:hAnsi="Arial" w:cs="Arial"/>
            <w:noProof/>
            <w:webHidden/>
            <w:sz w:val="20"/>
          </w:rPr>
          <w:fldChar w:fldCharType="end"/>
        </w:r>
      </w:hyperlink>
    </w:p>
    <w:p w14:paraId="64F873F0" w14:textId="1381F1C3"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206" w:history="1">
        <w:r w:rsidRPr="0037009B">
          <w:rPr>
            <w:rStyle w:val="Hiperpovezava"/>
            <w:rFonts w:ascii="Arial" w:hAnsi="Arial" w:cs="Arial"/>
            <w:noProof/>
          </w:rPr>
          <w:t>16.1</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noProof/>
          </w:rPr>
          <w:t>Zavarovanje za dobro izvedbo pogodbenih obveznosti</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_Toc233207206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14</w:t>
        </w:r>
        <w:r w:rsidRPr="0037009B">
          <w:rPr>
            <w:rFonts w:ascii="Arial" w:hAnsi="Arial" w:cs="Arial"/>
            <w:noProof/>
            <w:webHidden/>
          </w:rPr>
          <w:fldChar w:fldCharType="end"/>
        </w:r>
      </w:hyperlink>
    </w:p>
    <w:p w14:paraId="2A849CC0" w14:textId="4553FBCD"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207" w:history="1">
        <w:r w:rsidRPr="0037009B">
          <w:rPr>
            <w:rStyle w:val="Hiperpovezava"/>
            <w:rFonts w:ascii="Arial" w:hAnsi="Arial" w:cs="Arial"/>
            <w:noProof/>
            <w:sz w:val="20"/>
          </w:rPr>
          <w:t>17.</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NAROČANJE ARTIKLOV IN SLIKOVNI BARVNI KATALOG</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_Toc233207207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14</w:t>
        </w:r>
        <w:r w:rsidRPr="0037009B">
          <w:rPr>
            <w:rFonts w:ascii="Arial" w:hAnsi="Arial" w:cs="Arial"/>
            <w:noProof/>
            <w:webHidden/>
            <w:sz w:val="20"/>
          </w:rPr>
          <w:fldChar w:fldCharType="end"/>
        </w:r>
      </w:hyperlink>
    </w:p>
    <w:p w14:paraId="3C7E2E11" w14:textId="23260AC6" w:rsidR="0037009B" w:rsidRPr="0037009B" w:rsidRDefault="0037009B">
      <w:pPr>
        <w:pStyle w:val="Kazalovsebine2"/>
        <w:tabs>
          <w:tab w:val="left" w:pos="800"/>
          <w:tab w:val="right" w:leader="dot" w:pos="9062"/>
        </w:tabs>
        <w:rPr>
          <w:rFonts w:ascii="Arial" w:eastAsiaTheme="minorEastAsia" w:hAnsi="Arial" w:cs="Arial"/>
          <w:noProof/>
          <w:kern w:val="2"/>
          <w:lang w:eastAsia="sl-SI"/>
          <w14:ligatures w14:val="standardContextual"/>
        </w:rPr>
      </w:pPr>
      <w:hyperlink w:anchor="_Toc233207208" w:history="1">
        <w:r w:rsidRPr="0037009B">
          <w:rPr>
            <w:rStyle w:val="Hiperpovezava"/>
            <w:rFonts w:ascii="Arial" w:hAnsi="Arial" w:cs="Arial"/>
            <w:noProof/>
          </w:rPr>
          <w:t>17.1</w:t>
        </w:r>
        <w:r w:rsidRPr="0037009B">
          <w:rPr>
            <w:rFonts w:ascii="Arial" w:eastAsiaTheme="minorEastAsia" w:hAnsi="Arial" w:cs="Arial"/>
            <w:noProof/>
            <w:kern w:val="2"/>
            <w:lang w:eastAsia="sl-SI"/>
            <w14:ligatures w14:val="standardContextual"/>
          </w:rPr>
          <w:tab/>
        </w:r>
        <w:r w:rsidRPr="0037009B">
          <w:rPr>
            <w:rStyle w:val="Hiperpovezava"/>
            <w:rFonts w:ascii="Arial" w:hAnsi="Arial" w:cs="Arial"/>
            <w:noProof/>
          </w:rPr>
          <w:t>Navodila za izdelavo slikovnega barvnega kataloga</w:t>
        </w:r>
        <w:r w:rsidRPr="0037009B">
          <w:rPr>
            <w:rFonts w:ascii="Arial" w:hAnsi="Arial" w:cs="Arial"/>
            <w:noProof/>
            <w:webHidden/>
          </w:rPr>
          <w:tab/>
        </w:r>
        <w:r w:rsidRPr="0037009B">
          <w:rPr>
            <w:rFonts w:ascii="Arial" w:hAnsi="Arial" w:cs="Arial"/>
            <w:noProof/>
            <w:webHidden/>
          </w:rPr>
          <w:fldChar w:fldCharType="begin"/>
        </w:r>
        <w:r w:rsidRPr="0037009B">
          <w:rPr>
            <w:rFonts w:ascii="Arial" w:hAnsi="Arial" w:cs="Arial"/>
            <w:noProof/>
            <w:webHidden/>
          </w:rPr>
          <w:instrText xml:space="preserve"> PAGEREF _Toc233207208 \h </w:instrText>
        </w:r>
        <w:r w:rsidRPr="0037009B">
          <w:rPr>
            <w:rFonts w:ascii="Arial" w:hAnsi="Arial" w:cs="Arial"/>
            <w:noProof/>
            <w:webHidden/>
          </w:rPr>
        </w:r>
        <w:r w:rsidRPr="0037009B">
          <w:rPr>
            <w:rFonts w:ascii="Arial" w:hAnsi="Arial" w:cs="Arial"/>
            <w:noProof/>
            <w:webHidden/>
          </w:rPr>
          <w:fldChar w:fldCharType="separate"/>
        </w:r>
        <w:r w:rsidRPr="0037009B">
          <w:rPr>
            <w:rFonts w:ascii="Arial" w:hAnsi="Arial" w:cs="Arial"/>
            <w:noProof/>
            <w:webHidden/>
          </w:rPr>
          <w:t>14</w:t>
        </w:r>
        <w:r w:rsidRPr="0037009B">
          <w:rPr>
            <w:rFonts w:ascii="Arial" w:hAnsi="Arial" w:cs="Arial"/>
            <w:noProof/>
            <w:webHidden/>
          </w:rPr>
          <w:fldChar w:fldCharType="end"/>
        </w:r>
      </w:hyperlink>
    </w:p>
    <w:p w14:paraId="4FBA247B" w14:textId="6C47517F" w:rsidR="0037009B" w:rsidRPr="0037009B" w:rsidRDefault="0037009B">
      <w:pPr>
        <w:pStyle w:val="Kazalovsebine1"/>
        <w:tabs>
          <w:tab w:val="left" w:pos="600"/>
          <w:tab w:val="right" w:leader="dot" w:pos="9062"/>
        </w:tabs>
        <w:rPr>
          <w:rFonts w:ascii="Arial" w:eastAsiaTheme="minorEastAsia" w:hAnsi="Arial" w:cs="Arial"/>
          <w:b w:val="0"/>
          <w:bCs w:val="0"/>
          <w:caps w:val="0"/>
          <w:noProof/>
          <w:kern w:val="2"/>
          <w:sz w:val="20"/>
          <w:lang w:eastAsia="sl-SI"/>
          <w14:ligatures w14:val="standardContextual"/>
        </w:rPr>
      </w:pPr>
      <w:hyperlink w:anchor="_Toc233207209" w:history="1">
        <w:r w:rsidRPr="0037009B">
          <w:rPr>
            <w:rStyle w:val="Hiperpovezava"/>
            <w:rFonts w:ascii="Arial" w:hAnsi="Arial" w:cs="Arial"/>
            <w:noProof/>
            <w:sz w:val="20"/>
          </w:rPr>
          <w:t>18.</w:t>
        </w:r>
        <w:r w:rsidRPr="0037009B">
          <w:rPr>
            <w:rFonts w:ascii="Arial" w:eastAsiaTheme="minorEastAsia" w:hAnsi="Arial" w:cs="Arial"/>
            <w:b w:val="0"/>
            <w:bCs w:val="0"/>
            <w:caps w:val="0"/>
            <w:noProof/>
            <w:kern w:val="2"/>
            <w:sz w:val="20"/>
            <w:lang w:eastAsia="sl-SI"/>
            <w14:ligatures w14:val="standardContextual"/>
          </w:rPr>
          <w:tab/>
        </w:r>
        <w:r w:rsidRPr="0037009B">
          <w:rPr>
            <w:rStyle w:val="Hiperpovezava"/>
            <w:rFonts w:ascii="Arial" w:hAnsi="Arial" w:cs="Arial"/>
            <w:noProof/>
            <w:sz w:val="20"/>
          </w:rPr>
          <w:t>pravno varstvo</w:t>
        </w:r>
        <w:r w:rsidRPr="0037009B">
          <w:rPr>
            <w:rFonts w:ascii="Arial" w:hAnsi="Arial" w:cs="Arial"/>
            <w:noProof/>
            <w:webHidden/>
            <w:sz w:val="20"/>
          </w:rPr>
          <w:tab/>
        </w:r>
        <w:r w:rsidRPr="0037009B">
          <w:rPr>
            <w:rFonts w:ascii="Arial" w:hAnsi="Arial" w:cs="Arial"/>
            <w:noProof/>
            <w:webHidden/>
            <w:sz w:val="20"/>
          </w:rPr>
          <w:fldChar w:fldCharType="begin"/>
        </w:r>
        <w:r w:rsidRPr="0037009B">
          <w:rPr>
            <w:rFonts w:ascii="Arial" w:hAnsi="Arial" w:cs="Arial"/>
            <w:noProof/>
            <w:webHidden/>
            <w:sz w:val="20"/>
          </w:rPr>
          <w:instrText xml:space="preserve"> PAGEREF _Toc233207209 \h </w:instrText>
        </w:r>
        <w:r w:rsidRPr="0037009B">
          <w:rPr>
            <w:rFonts w:ascii="Arial" w:hAnsi="Arial" w:cs="Arial"/>
            <w:noProof/>
            <w:webHidden/>
            <w:sz w:val="20"/>
          </w:rPr>
        </w:r>
        <w:r w:rsidRPr="0037009B">
          <w:rPr>
            <w:rFonts w:ascii="Arial" w:hAnsi="Arial" w:cs="Arial"/>
            <w:noProof/>
            <w:webHidden/>
            <w:sz w:val="20"/>
          </w:rPr>
          <w:fldChar w:fldCharType="separate"/>
        </w:r>
        <w:r w:rsidRPr="0037009B">
          <w:rPr>
            <w:rFonts w:ascii="Arial" w:hAnsi="Arial" w:cs="Arial"/>
            <w:noProof/>
            <w:webHidden/>
            <w:sz w:val="20"/>
          </w:rPr>
          <w:t>15</w:t>
        </w:r>
        <w:r w:rsidRPr="0037009B">
          <w:rPr>
            <w:rFonts w:ascii="Arial" w:hAnsi="Arial" w:cs="Arial"/>
            <w:noProof/>
            <w:webHidden/>
            <w:sz w:val="20"/>
          </w:rPr>
          <w:fldChar w:fldCharType="end"/>
        </w:r>
      </w:hyperlink>
    </w:p>
    <w:p w14:paraId="272491A6" w14:textId="33166883" w:rsidR="00813862" w:rsidRPr="0037009B" w:rsidRDefault="009B3F0C" w:rsidP="00A9297B">
      <w:pPr>
        <w:rPr>
          <w:rFonts w:cs="Arial"/>
          <w:bCs/>
          <w:szCs w:val="20"/>
          <w:highlight w:val="yellow"/>
        </w:rPr>
      </w:pPr>
      <w:r w:rsidRPr="0037009B">
        <w:rPr>
          <w:rFonts w:cs="Arial"/>
          <w:bCs/>
          <w:szCs w:val="20"/>
          <w:highlight w:val="yellow"/>
        </w:rPr>
        <w:fldChar w:fldCharType="end"/>
      </w:r>
      <w:bookmarkStart w:id="1" w:name="_Toc336851777"/>
      <w:r w:rsidR="0008591A" w:rsidRPr="0037009B">
        <w:rPr>
          <w:rFonts w:cs="Arial"/>
          <w:bCs/>
          <w:szCs w:val="20"/>
          <w:highlight w:val="yellow"/>
        </w:rPr>
        <w:br w:type="page"/>
      </w:r>
    </w:p>
    <w:p w14:paraId="40F44786" w14:textId="28D6F02C" w:rsidR="00BB1E26" w:rsidRPr="00B86F9F" w:rsidRDefault="002B2B13" w:rsidP="00DA28AC">
      <w:pPr>
        <w:pStyle w:val="Naslov1"/>
        <w:spacing w:line="0" w:lineRule="atLeast"/>
        <w:rPr>
          <w:rFonts w:cs="Arial"/>
          <w:sz w:val="20"/>
          <w:szCs w:val="20"/>
        </w:rPr>
      </w:pPr>
      <w:bookmarkStart w:id="2" w:name="_Toc233207175"/>
      <w:r w:rsidRPr="00B86F9F">
        <w:rPr>
          <w:rFonts w:cs="Arial"/>
          <w:sz w:val="20"/>
          <w:szCs w:val="20"/>
        </w:rPr>
        <w:lastRenderedPageBreak/>
        <w:t>NAROČNIK</w:t>
      </w:r>
      <w:bookmarkEnd w:id="0"/>
      <w:bookmarkEnd w:id="1"/>
      <w:bookmarkEnd w:id="2"/>
    </w:p>
    <w:p w14:paraId="7668BEB0" w14:textId="77777777" w:rsidR="00712EB1" w:rsidRPr="00B86F9F" w:rsidRDefault="00712EB1" w:rsidP="00DA28AC">
      <w:pPr>
        <w:spacing w:line="0" w:lineRule="atLeast"/>
        <w:rPr>
          <w:rFonts w:cs="Arial"/>
          <w:szCs w:val="20"/>
        </w:rPr>
      </w:pPr>
    </w:p>
    <w:p w14:paraId="3D792345" w14:textId="77A1754E" w:rsidR="0076716F" w:rsidRPr="00514D89" w:rsidRDefault="0076716F" w:rsidP="0076716F">
      <w:pPr>
        <w:rPr>
          <w:rFonts w:cs="Arial"/>
          <w:color w:val="FF0000"/>
          <w:szCs w:val="20"/>
          <w:lang w:val="x-none"/>
        </w:rPr>
      </w:pPr>
      <w:r w:rsidRPr="00F365E6">
        <w:rPr>
          <w:rFonts w:cs="Arial"/>
          <w:szCs w:val="20"/>
        </w:rPr>
        <w:t xml:space="preserve">To </w:t>
      </w:r>
      <w:r>
        <w:rPr>
          <w:rFonts w:cs="Arial"/>
          <w:szCs w:val="20"/>
        </w:rPr>
        <w:t xml:space="preserve">skupno </w:t>
      </w:r>
      <w:r w:rsidRPr="00F365E6">
        <w:rPr>
          <w:rFonts w:cs="Arial"/>
          <w:szCs w:val="20"/>
        </w:rPr>
        <w:t xml:space="preserve">javno naročilo </w:t>
      </w:r>
      <w:r w:rsidR="008262A7" w:rsidRPr="008262A7">
        <w:rPr>
          <w:rFonts w:cs="Arial"/>
          <w:szCs w:val="20"/>
        </w:rPr>
        <w:t>izvaja Ministrstvo za notranje zadeve in javno upravo, Štefanova ulica 2, 1</w:t>
      </w:r>
      <w:r w:rsidR="004B2655">
        <w:rPr>
          <w:rFonts w:cs="Arial"/>
          <w:szCs w:val="20"/>
        </w:rPr>
        <w:t>5</w:t>
      </w:r>
      <w:r w:rsidR="008262A7" w:rsidRPr="008262A7">
        <w:rPr>
          <w:rFonts w:cs="Arial"/>
          <w:szCs w:val="20"/>
        </w:rPr>
        <w:t>0</w:t>
      </w:r>
      <w:r w:rsidR="004B2655">
        <w:rPr>
          <w:rFonts w:cs="Arial"/>
          <w:szCs w:val="20"/>
        </w:rPr>
        <w:t>1</w:t>
      </w:r>
      <w:r w:rsidR="008262A7" w:rsidRPr="008262A7">
        <w:rPr>
          <w:rFonts w:cs="Arial"/>
          <w:szCs w:val="20"/>
        </w:rPr>
        <w:t xml:space="preserve"> Ljubljana, v katerem je v skladu Zakonom o spremembah Zakona o Vladi Republike Slovenije (Uradni list RS, št. 555/26; ZVRS-K) združeno delovno področje Ministrstva za javno upravo, Ministrstva za notranje zadeve in Ministrstva za digitalno preobrazbo (v nadaljevanju: naročnik), </w:t>
      </w:r>
      <w:r>
        <w:rPr>
          <w:rFonts w:cs="Arial"/>
          <w:noProof/>
          <w:szCs w:val="20"/>
        </w:rPr>
        <w:t xml:space="preserve">na podlagi sklepa Vlade Republike Slovenije </w:t>
      </w:r>
      <w:r w:rsidRPr="00590E77">
        <w:rPr>
          <w:rFonts w:cs="Arial"/>
          <w:szCs w:val="20"/>
        </w:rPr>
        <w:t>št. št. 43000-</w:t>
      </w:r>
      <w:r>
        <w:rPr>
          <w:rFonts w:cs="Arial"/>
          <w:szCs w:val="20"/>
        </w:rPr>
        <w:t>2</w:t>
      </w:r>
      <w:r w:rsidRPr="00590E77">
        <w:rPr>
          <w:rFonts w:cs="Arial"/>
          <w:szCs w:val="20"/>
        </w:rPr>
        <w:t>/202</w:t>
      </w:r>
      <w:r>
        <w:rPr>
          <w:rFonts w:cs="Arial"/>
          <w:szCs w:val="20"/>
        </w:rPr>
        <w:t>5</w:t>
      </w:r>
      <w:r w:rsidRPr="00590E77">
        <w:rPr>
          <w:rFonts w:cs="Arial"/>
          <w:szCs w:val="20"/>
        </w:rPr>
        <w:t>/</w:t>
      </w:r>
      <w:r>
        <w:rPr>
          <w:rFonts w:cs="Arial"/>
          <w:szCs w:val="20"/>
        </w:rPr>
        <w:t>3</w:t>
      </w:r>
      <w:r w:rsidRPr="00590E77">
        <w:rPr>
          <w:rFonts w:cs="Arial"/>
          <w:szCs w:val="20"/>
        </w:rPr>
        <w:t xml:space="preserve"> z dne </w:t>
      </w:r>
      <w:r>
        <w:rPr>
          <w:rFonts w:cs="Arial"/>
          <w:szCs w:val="20"/>
        </w:rPr>
        <w:t>4. 12. 2025</w:t>
      </w:r>
      <w:r w:rsidR="008262A7">
        <w:rPr>
          <w:rFonts w:cs="Arial"/>
          <w:szCs w:val="20"/>
        </w:rPr>
        <w:t xml:space="preserve"> (v nadaljevanju: Sklep) in </w:t>
      </w:r>
      <w:r w:rsidRPr="0009510C">
        <w:rPr>
          <w:rFonts w:cs="Arial"/>
          <w:szCs w:val="20"/>
        </w:rPr>
        <w:t>Uredbe o skupnem javnem naročanju Vlade Republike Slovenije (Uradni list RS, št. 27/</w:t>
      </w:r>
      <w:r>
        <w:rPr>
          <w:rFonts w:cs="Arial"/>
          <w:szCs w:val="20"/>
        </w:rPr>
        <w:t>16 – v nadaljevanj</w:t>
      </w:r>
      <w:r w:rsidR="008262A7">
        <w:rPr>
          <w:rFonts w:cs="Arial"/>
          <w:szCs w:val="20"/>
        </w:rPr>
        <w:t>u: U</w:t>
      </w:r>
      <w:r>
        <w:rPr>
          <w:rFonts w:cs="Arial"/>
          <w:szCs w:val="20"/>
        </w:rPr>
        <w:t>redba</w:t>
      </w:r>
      <w:r w:rsidRPr="00083010">
        <w:rPr>
          <w:rFonts w:cs="Arial"/>
          <w:szCs w:val="20"/>
        </w:rPr>
        <w:t>)</w:t>
      </w:r>
      <w:r>
        <w:rPr>
          <w:rFonts w:cs="Arial"/>
          <w:szCs w:val="20"/>
        </w:rPr>
        <w:t xml:space="preserve"> ter pooblastil</w:t>
      </w:r>
      <w:r w:rsidRPr="00083010">
        <w:rPr>
          <w:rFonts w:cs="Arial"/>
          <w:szCs w:val="20"/>
        </w:rPr>
        <w:t xml:space="preserve"> </w:t>
      </w:r>
      <w:r>
        <w:rPr>
          <w:rFonts w:cs="Arial"/>
          <w:szCs w:val="20"/>
        </w:rPr>
        <w:t xml:space="preserve">in zbranih </w:t>
      </w:r>
      <w:r w:rsidRPr="00EB3583">
        <w:rPr>
          <w:rFonts w:cs="Arial"/>
          <w:szCs w:val="20"/>
        </w:rPr>
        <w:t xml:space="preserve">potreb </w:t>
      </w:r>
      <w:r>
        <w:rPr>
          <w:rFonts w:cs="Arial"/>
          <w:szCs w:val="20"/>
        </w:rPr>
        <w:t xml:space="preserve">v svojem imenu in za svoj račun in </w:t>
      </w:r>
      <w:r w:rsidRPr="00F365E6">
        <w:rPr>
          <w:rFonts w:cs="Arial"/>
          <w:szCs w:val="20"/>
        </w:rPr>
        <w:t>v imenu in za račun naročnikov</w:t>
      </w:r>
      <w:r>
        <w:rPr>
          <w:rFonts w:cs="Arial"/>
          <w:szCs w:val="20"/>
        </w:rPr>
        <w:t>,</w:t>
      </w:r>
      <w:r w:rsidRPr="00F365E6">
        <w:rPr>
          <w:rFonts w:cs="Arial"/>
          <w:szCs w:val="20"/>
        </w:rPr>
        <w:t xml:space="preserve"> ki so navedeni v prilogi te dokumentacije</w:t>
      </w:r>
      <w:r>
        <w:rPr>
          <w:rFonts w:cs="Arial"/>
          <w:szCs w:val="20"/>
        </w:rPr>
        <w:t xml:space="preserve"> (v nadaljevanju: posamezni naročniki). </w:t>
      </w:r>
    </w:p>
    <w:p w14:paraId="6B4AEA3A" w14:textId="77777777" w:rsidR="0076716F" w:rsidRPr="00D33E3C" w:rsidRDefault="0076716F" w:rsidP="0076716F">
      <w:pPr>
        <w:rPr>
          <w:rFonts w:cs="Arial"/>
          <w:szCs w:val="20"/>
          <w:lang w:eastAsia="sl-SI"/>
        </w:rPr>
      </w:pPr>
    </w:p>
    <w:p w14:paraId="34089CF2" w14:textId="77777777" w:rsidR="0076716F" w:rsidRPr="00D33E3C" w:rsidRDefault="0076716F" w:rsidP="0076716F">
      <w:pPr>
        <w:rPr>
          <w:rFonts w:cs="Arial"/>
          <w:szCs w:val="20"/>
        </w:rPr>
      </w:pPr>
      <w:r w:rsidRPr="00D33E3C">
        <w:rPr>
          <w:rFonts w:cs="Arial"/>
          <w:szCs w:val="20"/>
        </w:rPr>
        <w:t>V dokumentaciji se uporabljata termina »naročnik«, ki pomeni izvajalca predmetnega javnega naročila</w:t>
      </w:r>
      <w:r>
        <w:rPr>
          <w:rFonts w:cs="Arial"/>
          <w:szCs w:val="20"/>
        </w:rPr>
        <w:t>,</w:t>
      </w:r>
      <w:r w:rsidRPr="00D33E3C">
        <w:rPr>
          <w:rFonts w:cs="Arial"/>
          <w:szCs w:val="20"/>
        </w:rPr>
        <w:t xml:space="preserve"> in »posamezni naročniki«, ki predstavljajo vse naročnike iz priloge </w:t>
      </w:r>
      <w:r>
        <w:rPr>
          <w:rFonts w:cs="Arial"/>
          <w:szCs w:val="20"/>
        </w:rPr>
        <w:t>te dokumentacije.</w:t>
      </w:r>
    </w:p>
    <w:p w14:paraId="4979BCB7" w14:textId="77777777" w:rsidR="0076716F" w:rsidRPr="00D33E3C" w:rsidRDefault="0076716F" w:rsidP="0076716F">
      <w:pPr>
        <w:rPr>
          <w:rFonts w:cs="Arial"/>
          <w:szCs w:val="20"/>
          <w:lang w:eastAsia="sl-SI"/>
        </w:rPr>
      </w:pPr>
    </w:p>
    <w:p w14:paraId="5E499949" w14:textId="77777777" w:rsidR="0076716F" w:rsidRPr="00D33E3C" w:rsidRDefault="0076716F" w:rsidP="0076716F">
      <w:pPr>
        <w:rPr>
          <w:rFonts w:cs="Arial"/>
          <w:szCs w:val="20"/>
        </w:rPr>
      </w:pPr>
      <w:r w:rsidRPr="00D33E3C">
        <w:rPr>
          <w:rFonts w:cs="Arial"/>
          <w:szCs w:val="20"/>
        </w:rPr>
        <w:t xml:space="preserve">Naročnik vabi vse zainteresirane </w:t>
      </w:r>
      <w:r>
        <w:rPr>
          <w:rFonts w:cs="Arial"/>
          <w:szCs w:val="20"/>
        </w:rPr>
        <w:t>gospodarske subjekte</w:t>
      </w:r>
      <w:r w:rsidRPr="00D33E3C">
        <w:rPr>
          <w:rFonts w:cs="Arial"/>
          <w:szCs w:val="20"/>
        </w:rPr>
        <w:t xml:space="preserve">, da predložijo ponudbo, skladno z zahtevami iz </w:t>
      </w:r>
      <w:r>
        <w:rPr>
          <w:rFonts w:cs="Arial"/>
          <w:szCs w:val="20"/>
        </w:rPr>
        <w:t>N</w:t>
      </w:r>
      <w:r w:rsidRPr="00D33E3C">
        <w:rPr>
          <w:rFonts w:cs="Arial"/>
          <w:szCs w:val="20"/>
        </w:rPr>
        <w:t>avodil gospodarskim subjektom (v nadaljevanju: navodila).</w:t>
      </w:r>
    </w:p>
    <w:p w14:paraId="673CDC39" w14:textId="77777777" w:rsidR="00C02374" w:rsidRDefault="00C02374" w:rsidP="00DA28AC">
      <w:pPr>
        <w:spacing w:line="0" w:lineRule="atLeast"/>
        <w:rPr>
          <w:rFonts w:cs="Arial"/>
          <w:szCs w:val="20"/>
        </w:rPr>
      </w:pPr>
    </w:p>
    <w:p w14:paraId="3C6BA932" w14:textId="77777777" w:rsidR="00C020DF" w:rsidRPr="00B86F9F" w:rsidRDefault="00C020DF" w:rsidP="00DA28AC">
      <w:pPr>
        <w:spacing w:line="0" w:lineRule="atLeast"/>
        <w:rPr>
          <w:rFonts w:cs="Arial"/>
          <w:szCs w:val="20"/>
        </w:rPr>
      </w:pPr>
    </w:p>
    <w:p w14:paraId="1138BDA2" w14:textId="77777777" w:rsidR="00152883" w:rsidRPr="00B86F9F" w:rsidRDefault="00C91BF6" w:rsidP="00DA28AC">
      <w:pPr>
        <w:pStyle w:val="Naslov1"/>
        <w:spacing w:line="0" w:lineRule="atLeast"/>
        <w:rPr>
          <w:rFonts w:cs="Arial"/>
          <w:sz w:val="20"/>
          <w:szCs w:val="20"/>
        </w:rPr>
      </w:pPr>
      <w:bookmarkStart w:id="3" w:name="_Toc336851730"/>
      <w:bookmarkStart w:id="4" w:name="_Toc336851778"/>
      <w:bookmarkStart w:id="5" w:name="_Toc233207176"/>
      <w:r w:rsidRPr="00B86F9F">
        <w:rPr>
          <w:rFonts w:cs="Arial"/>
          <w:sz w:val="20"/>
          <w:szCs w:val="20"/>
        </w:rPr>
        <w:t>OZNAKA IN PREDMET JAVNEGA NAROČILA</w:t>
      </w:r>
      <w:bookmarkEnd w:id="3"/>
      <w:bookmarkEnd w:id="4"/>
      <w:bookmarkEnd w:id="5"/>
    </w:p>
    <w:p w14:paraId="48CFB9F5" w14:textId="77777777" w:rsidR="008E4247" w:rsidRPr="00B86F9F" w:rsidRDefault="008E4247" w:rsidP="00DA28AC">
      <w:pPr>
        <w:spacing w:line="0" w:lineRule="atLeast"/>
        <w:rPr>
          <w:rFonts w:cs="Arial"/>
          <w:szCs w:val="20"/>
        </w:rPr>
      </w:pPr>
    </w:p>
    <w:p w14:paraId="641DB821" w14:textId="26A05706" w:rsidR="005123C1" w:rsidRPr="00B86F9F" w:rsidRDefault="0073070B" w:rsidP="00DA28AC">
      <w:pPr>
        <w:spacing w:line="0" w:lineRule="atLeast"/>
        <w:rPr>
          <w:rFonts w:cs="Arial"/>
          <w:szCs w:val="20"/>
        </w:rPr>
      </w:pPr>
      <w:bookmarkStart w:id="6" w:name="_Toc336851731"/>
      <w:bookmarkStart w:id="7" w:name="_Toc336851779"/>
      <w:r w:rsidRPr="00B86F9F">
        <w:rPr>
          <w:rFonts w:cs="Arial"/>
          <w:szCs w:val="20"/>
        </w:rPr>
        <w:t xml:space="preserve">Oznaka: </w:t>
      </w:r>
      <w:r w:rsidR="00122A39">
        <w:rPr>
          <w:rFonts w:cs="Arial"/>
          <w:szCs w:val="20"/>
        </w:rPr>
        <w:t xml:space="preserve">       </w:t>
      </w:r>
      <w:r w:rsidR="00BE7B7E" w:rsidRPr="00B86F9F">
        <w:rPr>
          <w:rFonts w:cs="Arial"/>
          <w:szCs w:val="20"/>
        </w:rPr>
        <w:t>OD</w:t>
      </w:r>
      <w:r w:rsidR="0076716F">
        <w:rPr>
          <w:rFonts w:cs="Arial"/>
          <w:szCs w:val="20"/>
        </w:rPr>
        <w:t xml:space="preserve">PAP-22/2026 </w:t>
      </w:r>
    </w:p>
    <w:p w14:paraId="632DB8CE" w14:textId="77777777" w:rsidR="00CC7517" w:rsidRPr="00B86F9F" w:rsidRDefault="00CC7517" w:rsidP="00DA28AC">
      <w:pPr>
        <w:spacing w:line="0" w:lineRule="atLeast"/>
        <w:rPr>
          <w:rFonts w:cs="Arial"/>
          <w:szCs w:val="20"/>
        </w:rPr>
      </w:pPr>
    </w:p>
    <w:p w14:paraId="444636D4" w14:textId="1689A1C3" w:rsidR="0076716F" w:rsidRPr="00D33E3C" w:rsidRDefault="0073070B" w:rsidP="0076716F">
      <w:pPr>
        <w:ind w:left="1276" w:hanging="1276"/>
        <w:rPr>
          <w:rFonts w:cs="Arial"/>
          <w:szCs w:val="20"/>
        </w:rPr>
      </w:pPr>
      <w:r w:rsidRPr="00B86F9F">
        <w:rPr>
          <w:rFonts w:cs="Arial"/>
          <w:szCs w:val="20"/>
        </w:rPr>
        <w:t xml:space="preserve">Predmet: </w:t>
      </w:r>
      <w:r w:rsidR="00122A39">
        <w:rPr>
          <w:rFonts w:cs="Arial"/>
          <w:szCs w:val="20"/>
        </w:rPr>
        <w:t xml:space="preserve">      </w:t>
      </w:r>
      <w:r w:rsidR="0076716F" w:rsidRPr="00781322">
        <w:t xml:space="preserve">Nakup </w:t>
      </w:r>
      <w:r w:rsidR="0076716F">
        <w:t xml:space="preserve">in dobava </w:t>
      </w:r>
      <w:bookmarkStart w:id="8" w:name="_Hlk136241063"/>
      <w:proofErr w:type="spellStart"/>
      <w:r w:rsidR="0076716F">
        <w:t>okoljsko</w:t>
      </w:r>
      <w:proofErr w:type="spellEnd"/>
      <w:r w:rsidR="0076716F">
        <w:t xml:space="preserve"> manj obremenjujočega </w:t>
      </w:r>
      <w:bookmarkEnd w:id="8"/>
      <w:r w:rsidR="0076716F" w:rsidRPr="00781322">
        <w:rPr>
          <w:rFonts w:cs="Arial"/>
          <w:szCs w:val="20"/>
        </w:rPr>
        <w:t>papirja za tiskanje in kopiranje formata</w:t>
      </w:r>
      <w:r w:rsidR="0076716F">
        <w:rPr>
          <w:rFonts w:cs="Arial"/>
          <w:szCs w:val="20"/>
        </w:rPr>
        <w:t xml:space="preserve"> </w:t>
      </w:r>
      <w:r w:rsidR="0076716F" w:rsidRPr="00781322">
        <w:rPr>
          <w:rFonts w:cs="Arial"/>
          <w:szCs w:val="20"/>
        </w:rPr>
        <w:t>A4/A3</w:t>
      </w:r>
    </w:p>
    <w:p w14:paraId="347D02A5" w14:textId="134B3E01" w:rsidR="00166D47" w:rsidRPr="003E0211" w:rsidRDefault="00166D47" w:rsidP="00DA28AC">
      <w:pPr>
        <w:tabs>
          <w:tab w:val="left" w:pos="993"/>
        </w:tabs>
        <w:spacing w:line="0" w:lineRule="atLeast"/>
        <w:ind w:left="1410" w:hanging="1410"/>
        <w:rPr>
          <w:rFonts w:cs="Arial"/>
          <w:szCs w:val="20"/>
        </w:rPr>
      </w:pPr>
    </w:p>
    <w:p w14:paraId="2DD43AB4" w14:textId="77777777" w:rsidR="0076716F" w:rsidRPr="00F365E6" w:rsidRDefault="0076716F" w:rsidP="0076716F">
      <w:pPr>
        <w:rPr>
          <w:rFonts w:cs="Arial"/>
          <w:szCs w:val="20"/>
          <w:lang w:eastAsia="sl-SI"/>
        </w:rPr>
      </w:pPr>
      <w:r w:rsidRPr="00F365E6">
        <w:rPr>
          <w:rFonts w:cs="Arial"/>
          <w:szCs w:val="20"/>
          <w:lang w:eastAsia="sl-SI"/>
        </w:rPr>
        <w:t>Predmet javnega naročila je sukcesiv</w:t>
      </w:r>
      <w:r>
        <w:rPr>
          <w:rFonts w:cs="Arial"/>
          <w:szCs w:val="20"/>
          <w:lang w:eastAsia="sl-SI"/>
        </w:rPr>
        <w:t>e</w:t>
      </w:r>
      <w:r w:rsidRPr="00F365E6">
        <w:rPr>
          <w:rFonts w:cs="Arial"/>
          <w:szCs w:val="20"/>
          <w:lang w:eastAsia="sl-SI"/>
        </w:rPr>
        <w:t>n</w:t>
      </w:r>
      <w:r>
        <w:rPr>
          <w:rFonts w:cs="Arial"/>
          <w:szCs w:val="20"/>
          <w:lang w:eastAsia="sl-SI"/>
        </w:rPr>
        <w:t xml:space="preserve"> nakup in</w:t>
      </w:r>
      <w:r w:rsidRPr="00F365E6">
        <w:rPr>
          <w:rFonts w:cs="Arial"/>
          <w:szCs w:val="20"/>
          <w:lang w:eastAsia="sl-SI"/>
        </w:rPr>
        <w:t xml:space="preserve"> dobava</w:t>
      </w:r>
      <w:r>
        <w:rPr>
          <w:rFonts w:cs="Arial"/>
          <w:szCs w:val="20"/>
          <w:lang w:eastAsia="sl-SI"/>
        </w:rPr>
        <w:t xml:space="preserve"> </w:t>
      </w:r>
      <w:proofErr w:type="spellStart"/>
      <w:r>
        <w:t>okoljsko</w:t>
      </w:r>
      <w:proofErr w:type="spellEnd"/>
      <w:r>
        <w:t xml:space="preserve"> manj obremenjujočega </w:t>
      </w:r>
      <w:r w:rsidRPr="00781322">
        <w:rPr>
          <w:rFonts w:cs="Arial"/>
          <w:szCs w:val="20"/>
        </w:rPr>
        <w:t>papirja za tiskanje in kopiranje formata A4/A3</w:t>
      </w:r>
      <w:r>
        <w:rPr>
          <w:rFonts w:cs="Arial"/>
          <w:szCs w:val="20"/>
        </w:rPr>
        <w:t xml:space="preserve"> </w:t>
      </w:r>
      <w:r w:rsidRPr="00F365E6">
        <w:rPr>
          <w:rFonts w:cs="Arial"/>
          <w:szCs w:val="20"/>
          <w:lang w:eastAsia="sl-SI"/>
        </w:rPr>
        <w:t>v skladu z dokumentacijo</w:t>
      </w:r>
      <w:r>
        <w:rPr>
          <w:rFonts w:cs="Arial"/>
          <w:szCs w:val="20"/>
          <w:lang w:eastAsia="sl-SI"/>
        </w:rPr>
        <w:t xml:space="preserve"> predmetnega javnega naročila, za obdobje</w:t>
      </w:r>
      <w:r w:rsidRPr="00D973E2">
        <w:rPr>
          <w:rFonts w:cs="Arial"/>
          <w:szCs w:val="20"/>
        </w:rPr>
        <w:t xml:space="preserve"> </w:t>
      </w:r>
      <w:r>
        <w:rPr>
          <w:rFonts w:cs="Arial"/>
          <w:szCs w:val="20"/>
        </w:rPr>
        <w:t>24</w:t>
      </w:r>
      <w:r w:rsidRPr="00F365E6">
        <w:rPr>
          <w:rFonts w:cs="Arial"/>
          <w:szCs w:val="20"/>
        </w:rPr>
        <w:t xml:space="preserve"> (</w:t>
      </w:r>
      <w:r>
        <w:rPr>
          <w:rFonts w:cs="Arial"/>
          <w:szCs w:val="20"/>
        </w:rPr>
        <w:t>štiriindvajset</w:t>
      </w:r>
      <w:r w:rsidRPr="00F365E6">
        <w:rPr>
          <w:rFonts w:cs="Arial"/>
          <w:szCs w:val="20"/>
        </w:rPr>
        <w:t>) mesecev</w:t>
      </w:r>
      <w:r>
        <w:rPr>
          <w:rFonts w:cs="Arial"/>
          <w:szCs w:val="20"/>
        </w:rPr>
        <w:t>.</w:t>
      </w:r>
    </w:p>
    <w:p w14:paraId="41DCC8AF" w14:textId="77777777" w:rsidR="0076716F" w:rsidRPr="00D33E3C" w:rsidRDefault="0076716F" w:rsidP="0076716F">
      <w:pPr>
        <w:rPr>
          <w:rFonts w:cs="Arial"/>
          <w:szCs w:val="20"/>
          <w:lang w:eastAsia="sl-SI"/>
        </w:rPr>
      </w:pPr>
    </w:p>
    <w:p w14:paraId="4E0BAB61" w14:textId="77777777" w:rsidR="0076716F" w:rsidRPr="00F365E6" w:rsidRDefault="0076716F" w:rsidP="0076716F">
      <w:pPr>
        <w:rPr>
          <w:rFonts w:cs="Arial"/>
          <w:szCs w:val="20"/>
        </w:rPr>
      </w:pPr>
      <w:r w:rsidRPr="00F365E6">
        <w:rPr>
          <w:rFonts w:cs="Arial"/>
          <w:szCs w:val="20"/>
        </w:rPr>
        <w:t xml:space="preserve">Okvirne količine </w:t>
      </w:r>
      <w:r>
        <w:rPr>
          <w:rFonts w:cs="Arial"/>
          <w:szCs w:val="20"/>
        </w:rPr>
        <w:t xml:space="preserve">po posameznih </w:t>
      </w:r>
      <w:r w:rsidRPr="00F365E6">
        <w:rPr>
          <w:rFonts w:cs="Arial"/>
          <w:szCs w:val="20"/>
        </w:rPr>
        <w:t xml:space="preserve">artiklih, ki so predmet tega naročila, so določene na podlagi predhodnih potreb posameznih naročnikov in so okvirne za prihodnje obdobje </w:t>
      </w:r>
      <w:r>
        <w:rPr>
          <w:rFonts w:cs="Arial"/>
          <w:szCs w:val="20"/>
        </w:rPr>
        <w:t>24</w:t>
      </w:r>
      <w:r w:rsidRPr="00F365E6">
        <w:rPr>
          <w:rFonts w:cs="Arial"/>
          <w:szCs w:val="20"/>
        </w:rPr>
        <w:t xml:space="preserve"> (</w:t>
      </w:r>
      <w:r>
        <w:rPr>
          <w:rFonts w:cs="Arial"/>
          <w:szCs w:val="20"/>
        </w:rPr>
        <w:t>štiriindvajset</w:t>
      </w:r>
      <w:r w:rsidRPr="00F365E6">
        <w:rPr>
          <w:rFonts w:cs="Arial"/>
          <w:szCs w:val="20"/>
        </w:rPr>
        <w:t xml:space="preserve">) mesecev. Okvirne količine niso zavezujoče, ampak ponudnikom služijo kot informacija o predvidenih bodočih dobavah. </w:t>
      </w:r>
      <w:r>
        <w:rPr>
          <w:rFonts w:cs="Arial"/>
        </w:rPr>
        <w:t xml:space="preserve">Količine bodo natančno opredeljene z vsakokratnim posameznim naročilom posameznega naročnika. </w:t>
      </w:r>
    </w:p>
    <w:p w14:paraId="30BA7EDB" w14:textId="77777777" w:rsidR="0076716F" w:rsidRDefault="0076716F" w:rsidP="0076716F">
      <w:pPr>
        <w:rPr>
          <w:rFonts w:cs="Arial"/>
        </w:rPr>
      </w:pPr>
    </w:p>
    <w:p w14:paraId="7DA1707F" w14:textId="77777777" w:rsidR="0076716F" w:rsidRDefault="0076716F" w:rsidP="0076716F">
      <w:pPr>
        <w:rPr>
          <w:rFonts w:cs="Arial"/>
        </w:rPr>
      </w:pPr>
      <w:r>
        <w:rPr>
          <w:rFonts w:cs="Arial"/>
        </w:rPr>
        <w:t xml:space="preserve">Lokacije dostave papirja so navedene v prilogi te dokumentacije. </w:t>
      </w:r>
    </w:p>
    <w:p w14:paraId="454EFED8" w14:textId="77777777" w:rsidR="00C02374" w:rsidRDefault="00C02374" w:rsidP="00DA28AC">
      <w:pPr>
        <w:spacing w:line="0" w:lineRule="atLeast"/>
        <w:rPr>
          <w:rFonts w:cs="Arial"/>
          <w:szCs w:val="20"/>
        </w:rPr>
      </w:pPr>
    </w:p>
    <w:p w14:paraId="78D38C49" w14:textId="77777777" w:rsidR="00C020DF" w:rsidRPr="00B86F9F" w:rsidRDefault="00C020DF" w:rsidP="00DA28AC">
      <w:pPr>
        <w:spacing w:line="0" w:lineRule="atLeast"/>
        <w:rPr>
          <w:rFonts w:cs="Arial"/>
          <w:szCs w:val="20"/>
        </w:rPr>
      </w:pPr>
    </w:p>
    <w:p w14:paraId="46A62DA4" w14:textId="77777777" w:rsidR="005312FE" w:rsidRPr="00B86F9F" w:rsidRDefault="00C91BF6" w:rsidP="00DA28AC">
      <w:pPr>
        <w:pStyle w:val="Naslov1"/>
        <w:spacing w:line="0" w:lineRule="atLeast"/>
        <w:rPr>
          <w:rFonts w:cs="Arial"/>
          <w:sz w:val="20"/>
          <w:szCs w:val="20"/>
        </w:rPr>
      </w:pPr>
      <w:bookmarkStart w:id="9" w:name="_Toc233207177"/>
      <w:r w:rsidRPr="00B86F9F">
        <w:rPr>
          <w:rFonts w:cs="Arial"/>
          <w:sz w:val="20"/>
          <w:szCs w:val="20"/>
        </w:rPr>
        <w:t>NAČIN ODDAJE JAVNEGA NAROČILA</w:t>
      </w:r>
      <w:bookmarkEnd w:id="6"/>
      <w:bookmarkEnd w:id="7"/>
      <w:bookmarkEnd w:id="9"/>
    </w:p>
    <w:p w14:paraId="7031CE6F" w14:textId="77777777" w:rsidR="008E4247" w:rsidRPr="00B86F9F" w:rsidRDefault="008E4247" w:rsidP="00DA28AC">
      <w:pPr>
        <w:spacing w:line="0" w:lineRule="atLeast"/>
        <w:rPr>
          <w:rFonts w:cs="Arial"/>
          <w:szCs w:val="20"/>
        </w:rPr>
      </w:pPr>
    </w:p>
    <w:p w14:paraId="21DE3B5A" w14:textId="27017D44" w:rsidR="00205964" w:rsidRPr="00B86F9F" w:rsidRDefault="00205964" w:rsidP="00DA28AC">
      <w:pPr>
        <w:spacing w:line="0" w:lineRule="atLeast"/>
        <w:rPr>
          <w:rFonts w:cs="Arial"/>
          <w:szCs w:val="20"/>
        </w:rPr>
      </w:pPr>
      <w:r w:rsidRPr="00B86F9F">
        <w:rPr>
          <w:rFonts w:cs="Arial"/>
          <w:szCs w:val="20"/>
        </w:rPr>
        <w:t>Za oddajo predmetnega naročila se v skladu s 40. členom Zakona o javnem naročanju</w:t>
      </w:r>
      <w:r w:rsidR="00CA104D">
        <w:rPr>
          <w:rFonts w:cs="Arial"/>
          <w:szCs w:val="20"/>
        </w:rPr>
        <w:t xml:space="preserve"> </w:t>
      </w:r>
      <w:r w:rsidR="00CA104D" w:rsidRPr="00CA104D">
        <w:rPr>
          <w:rFonts w:cs="Arial"/>
          <w:szCs w:val="20"/>
        </w:rPr>
        <w:t xml:space="preserve">(Uradni list RS, št. 91/15, 14/18, 121/21, 10/22, 74/22 – </w:t>
      </w:r>
      <w:proofErr w:type="spellStart"/>
      <w:r w:rsidR="00CA104D" w:rsidRPr="00CA104D">
        <w:rPr>
          <w:rFonts w:cs="Arial"/>
          <w:szCs w:val="20"/>
        </w:rPr>
        <w:t>odl</w:t>
      </w:r>
      <w:proofErr w:type="spellEnd"/>
      <w:r w:rsidR="00CA104D" w:rsidRPr="00CA104D">
        <w:rPr>
          <w:rFonts w:cs="Arial"/>
          <w:szCs w:val="20"/>
        </w:rPr>
        <w:t>. US, 100/22 – ZNUZSZS, 28/23, 88/23 – ZOPNN-F in 83/25 – ZOUL; v nadaljevanju: ZJN-3)</w:t>
      </w:r>
      <w:r w:rsidR="00CA104D">
        <w:rPr>
          <w:rFonts w:cs="Arial"/>
          <w:szCs w:val="20"/>
        </w:rPr>
        <w:t xml:space="preserve"> </w:t>
      </w:r>
      <w:r w:rsidRPr="00B86F9F">
        <w:rPr>
          <w:rFonts w:cs="Arial"/>
          <w:szCs w:val="20"/>
        </w:rPr>
        <w:t>izvede odprti postopek.</w:t>
      </w:r>
    </w:p>
    <w:p w14:paraId="317E5817" w14:textId="570645C4" w:rsidR="007400E7" w:rsidRPr="00B86F9F" w:rsidRDefault="007400E7" w:rsidP="00DA28AC">
      <w:pPr>
        <w:spacing w:line="0" w:lineRule="atLeast"/>
        <w:rPr>
          <w:rFonts w:cs="Arial"/>
          <w:szCs w:val="20"/>
        </w:rPr>
      </w:pPr>
    </w:p>
    <w:p w14:paraId="02DA0FF5" w14:textId="10F56F4C" w:rsidR="0076716F" w:rsidRDefault="0076716F" w:rsidP="0076716F">
      <w:pPr>
        <w:pStyle w:val="Default"/>
        <w:jc w:val="both"/>
        <w:rPr>
          <w:sz w:val="20"/>
          <w:szCs w:val="20"/>
        </w:rPr>
      </w:pPr>
      <w:r w:rsidRPr="00B22F1B">
        <w:rPr>
          <w:sz w:val="20"/>
          <w:szCs w:val="20"/>
        </w:rPr>
        <w:t xml:space="preserve">Ponudnik mora ponuditi papir, ki ga bo lahko dobavljal ves čas trajanja krovne </w:t>
      </w:r>
      <w:r>
        <w:rPr>
          <w:sz w:val="20"/>
          <w:szCs w:val="20"/>
        </w:rPr>
        <w:t>pogodbe</w:t>
      </w:r>
      <w:r w:rsidRPr="00B22F1B">
        <w:rPr>
          <w:sz w:val="20"/>
          <w:szCs w:val="20"/>
        </w:rPr>
        <w:t xml:space="preserve"> (z morebitnimi spremembami blagovnih znamk, kot je opredeljeno </w:t>
      </w:r>
      <w:r>
        <w:rPr>
          <w:sz w:val="20"/>
          <w:szCs w:val="20"/>
        </w:rPr>
        <w:t>v tehničnih specifikacijah)</w:t>
      </w:r>
      <w:r w:rsidRPr="00B22F1B">
        <w:rPr>
          <w:sz w:val="20"/>
          <w:szCs w:val="20"/>
        </w:rPr>
        <w:t>.</w:t>
      </w:r>
    </w:p>
    <w:p w14:paraId="5C688E13" w14:textId="77777777" w:rsidR="0076716F" w:rsidRDefault="0076716F" w:rsidP="0076716F">
      <w:pPr>
        <w:pStyle w:val="Default"/>
        <w:jc w:val="both"/>
        <w:rPr>
          <w:sz w:val="20"/>
          <w:szCs w:val="20"/>
        </w:rPr>
      </w:pPr>
    </w:p>
    <w:p w14:paraId="56372ED7" w14:textId="77777777" w:rsidR="0076716F" w:rsidRPr="00F365E6" w:rsidRDefault="0076716F" w:rsidP="0076716F">
      <w:pPr>
        <w:rPr>
          <w:rFonts w:cs="Arial"/>
          <w:szCs w:val="20"/>
          <w:lang w:eastAsia="sl-SI"/>
        </w:rPr>
      </w:pPr>
      <w:r w:rsidRPr="00F365E6">
        <w:rPr>
          <w:rFonts w:cs="Arial"/>
          <w:szCs w:val="20"/>
          <w:lang w:eastAsia="sl-SI"/>
        </w:rPr>
        <w:t xml:space="preserve">Naročnik bo, na podlagi v nadaljevanju navedenih pogojev in </w:t>
      </w:r>
      <w:r>
        <w:rPr>
          <w:rFonts w:cs="Arial"/>
          <w:szCs w:val="20"/>
          <w:lang w:eastAsia="sl-SI"/>
        </w:rPr>
        <w:t>zahtev,</w:t>
      </w:r>
      <w:r w:rsidRPr="00F365E6">
        <w:rPr>
          <w:rFonts w:cs="Arial"/>
          <w:szCs w:val="20"/>
          <w:lang w:eastAsia="sl-SI"/>
        </w:rPr>
        <w:t xml:space="preserve"> izbral ponudnika, s katerim bo v imenu vseh posameznih naročnikov, ki so navedeni v prilogi teh navodil, sklenil krovno pogodbo. Naročnik bo sklenil krovno pogodbo z najugodnejšim ponudnikom, ki bo oddal dopustno ponudbo. Naročnik bo sklenil krovno pogodbo za obdobje </w:t>
      </w:r>
      <w:r>
        <w:rPr>
          <w:rFonts w:cs="Arial"/>
          <w:bCs/>
          <w:szCs w:val="20"/>
          <w:lang w:eastAsia="sl-SI"/>
        </w:rPr>
        <w:t>24</w:t>
      </w:r>
      <w:r w:rsidRPr="000D30EE">
        <w:rPr>
          <w:rFonts w:cs="Arial"/>
          <w:bCs/>
          <w:szCs w:val="20"/>
          <w:lang w:eastAsia="sl-SI"/>
        </w:rPr>
        <w:t xml:space="preserve"> (</w:t>
      </w:r>
      <w:r>
        <w:rPr>
          <w:rFonts w:cs="Arial"/>
          <w:bCs/>
          <w:szCs w:val="20"/>
          <w:lang w:eastAsia="sl-SI"/>
        </w:rPr>
        <w:t>štiriindvajset</w:t>
      </w:r>
      <w:r w:rsidRPr="000D30EE">
        <w:rPr>
          <w:rFonts w:cs="Arial"/>
          <w:bCs/>
          <w:szCs w:val="20"/>
          <w:lang w:eastAsia="sl-SI"/>
        </w:rPr>
        <w:t>) mesecev.</w:t>
      </w:r>
    </w:p>
    <w:p w14:paraId="1E0CDEBA" w14:textId="77777777" w:rsidR="0076716F" w:rsidRPr="00F365E6" w:rsidRDefault="0076716F" w:rsidP="0076716F">
      <w:pPr>
        <w:rPr>
          <w:rFonts w:cs="Arial"/>
          <w:szCs w:val="20"/>
          <w:lang w:eastAsia="sl-SI"/>
        </w:rPr>
      </w:pPr>
    </w:p>
    <w:p w14:paraId="6EC93945" w14:textId="77777777" w:rsidR="0076716F" w:rsidRPr="00F365E6" w:rsidRDefault="0076716F" w:rsidP="0076716F">
      <w:pPr>
        <w:rPr>
          <w:rFonts w:cs="Arial"/>
          <w:szCs w:val="20"/>
          <w:lang w:eastAsia="sl-SI"/>
        </w:rPr>
      </w:pPr>
      <w:r w:rsidRPr="00F365E6">
        <w:rPr>
          <w:rFonts w:cs="Arial"/>
          <w:szCs w:val="20"/>
          <w:lang w:eastAsia="sl-SI"/>
        </w:rPr>
        <w:t xml:space="preserve">Posamezni naročniki bodo z izbranim ponudnikom sklenili posamezno pogodbo. Posamezni naročniki bodo </w:t>
      </w:r>
      <w:r>
        <w:rPr>
          <w:rFonts w:cs="Arial"/>
          <w:szCs w:val="20"/>
          <w:lang w:eastAsia="sl-SI"/>
        </w:rPr>
        <w:t>papir</w:t>
      </w:r>
      <w:r w:rsidRPr="00F365E6">
        <w:rPr>
          <w:rFonts w:cs="Arial"/>
          <w:szCs w:val="20"/>
          <w:lang w:eastAsia="sl-SI"/>
        </w:rPr>
        <w:t xml:space="preserve"> za tiskanje</w:t>
      </w:r>
      <w:r>
        <w:rPr>
          <w:rFonts w:cs="Arial"/>
          <w:szCs w:val="20"/>
          <w:lang w:eastAsia="sl-SI"/>
        </w:rPr>
        <w:t xml:space="preserve"> in kopiranje</w:t>
      </w:r>
      <w:r w:rsidRPr="00F365E6">
        <w:rPr>
          <w:rFonts w:cs="Arial"/>
          <w:szCs w:val="20"/>
          <w:lang w:eastAsia="sl-SI"/>
        </w:rPr>
        <w:t xml:space="preserve"> naročali po pravilih krovne pogodbe. Naročanje posameznih naročil bo potekalo preko aplikacije e-Katalog.</w:t>
      </w:r>
    </w:p>
    <w:p w14:paraId="7764199A" w14:textId="77777777" w:rsidR="0076716F" w:rsidRDefault="0076716F" w:rsidP="0076716F">
      <w:pPr>
        <w:pStyle w:val="Default"/>
        <w:jc w:val="both"/>
        <w:rPr>
          <w:szCs w:val="20"/>
        </w:rPr>
      </w:pPr>
    </w:p>
    <w:p w14:paraId="258AC227" w14:textId="216E1D6B" w:rsidR="0076716F" w:rsidRDefault="007400E7" w:rsidP="00DA28AC">
      <w:pPr>
        <w:spacing w:line="0" w:lineRule="atLeast"/>
        <w:rPr>
          <w:rFonts w:cs="Arial"/>
          <w:szCs w:val="20"/>
        </w:rPr>
      </w:pPr>
      <w:r w:rsidRPr="00B86F9F">
        <w:rPr>
          <w:rFonts w:cs="Arial"/>
          <w:szCs w:val="20"/>
        </w:rPr>
        <w:t>Naročnik bo v skladu s 50. členom ZJN-3 predmetno javno naročilo oddal z uporabo elektronske dražbe, preko informacijskega sistema e-JN.</w:t>
      </w:r>
      <w:r w:rsidR="00DA2FCA" w:rsidRPr="00B86F9F">
        <w:rPr>
          <w:rFonts w:cs="Arial"/>
          <w:szCs w:val="20"/>
        </w:rPr>
        <w:t xml:space="preserve"> Navodilo za uporabo informacijskega sistema e-JN se nahaja na spletnem naslovu </w:t>
      </w:r>
      <w:hyperlink r:id="rId8" w:history="1">
        <w:r w:rsidR="00DA2FCA" w:rsidRPr="00B86F9F">
          <w:rPr>
            <w:rStyle w:val="Hiperpovezava"/>
            <w:rFonts w:cs="Arial"/>
            <w:szCs w:val="20"/>
          </w:rPr>
          <w:t>https://ejn.gov.si</w:t>
        </w:r>
      </w:hyperlink>
      <w:r w:rsidR="00DA2FCA" w:rsidRPr="00B86F9F">
        <w:rPr>
          <w:rFonts w:cs="Arial"/>
          <w:szCs w:val="20"/>
        </w:rPr>
        <w:t>.</w:t>
      </w:r>
    </w:p>
    <w:p w14:paraId="6A46EB59" w14:textId="77777777" w:rsidR="002C61AE" w:rsidRPr="00B86F9F" w:rsidRDefault="002C61AE" w:rsidP="00DA28AC">
      <w:pPr>
        <w:spacing w:line="0" w:lineRule="atLeast"/>
        <w:rPr>
          <w:rFonts w:cs="Arial"/>
          <w:szCs w:val="20"/>
        </w:rPr>
      </w:pPr>
    </w:p>
    <w:p w14:paraId="69A9D120" w14:textId="77777777" w:rsidR="006F1A3F" w:rsidRPr="00B86F9F" w:rsidRDefault="008708D9" w:rsidP="00DA28AC">
      <w:pPr>
        <w:pStyle w:val="Naslov1"/>
        <w:spacing w:line="0" w:lineRule="atLeast"/>
        <w:rPr>
          <w:rFonts w:cs="Arial"/>
          <w:sz w:val="20"/>
          <w:szCs w:val="20"/>
        </w:rPr>
      </w:pPr>
      <w:bookmarkStart w:id="10" w:name="_Toc336851732"/>
      <w:bookmarkStart w:id="11" w:name="_Toc336851780"/>
      <w:bookmarkStart w:id="12" w:name="_Toc430946513"/>
      <w:bookmarkStart w:id="13" w:name="_Toc233207178"/>
      <w:r w:rsidRPr="00B86F9F">
        <w:rPr>
          <w:rFonts w:cs="Arial"/>
          <w:sz w:val="20"/>
          <w:szCs w:val="20"/>
        </w:rPr>
        <w:t>R</w:t>
      </w:r>
      <w:r w:rsidR="006F1A3F" w:rsidRPr="00B86F9F">
        <w:rPr>
          <w:rFonts w:cs="Arial"/>
          <w:sz w:val="20"/>
          <w:szCs w:val="20"/>
        </w:rPr>
        <w:t>OK IN NAČIN PREDLOŽITVE PONUDBE</w:t>
      </w:r>
      <w:bookmarkEnd w:id="10"/>
      <w:bookmarkEnd w:id="11"/>
      <w:bookmarkEnd w:id="12"/>
      <w:bookmarkEnd w:id="13"/>
    </w:p>
    <w:p w14:paraId="32C8A0DA" w14:textId="13270CEE" w:rsidR="006F1A3F" w:rsidRPr="00B86F9F" w:rsidRDefault="006F1A3F" w:rsidP="00DA28AC">
      <w:pPr>
        <w:spacing w:line="0" w:lineRule="atLeast"/>
        <w:rPr>
          <w:rFonts w:cs="Arial"/>
          <w:szCs w:val="20"/>
        </w:rPr>
      </w:pPr>
    </w:p>
    <w:p w14:paraId="63E368EF" w14:textId="3306A919"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mora ponudbo predložiti v informacijski sistem e-JN (v nadaljevanju: sistem e-JN) na spletnem naslovu </w:t>
      </w:r>
      <w:hyperlink r:id="rId9" w:history="1">
        <w:r w:rsidRPr="00B86F9F">
          <w:rPr>
            <w:rFonts w:cs="Arial"/>
            <w:color w:val="0000FF"/>
            <w:szCs w:val="20"/>
            <w:u w:val="single"/>
          </w:rPr>
          <w:t>https://ejn.gov.si</w:t>
        </w:r>
      </w:hyperlink>
      <w:r w:rsidRPr="00B86F9F">
        <w:rPr>
          <w:rFonts w:cs="Arial"/>
          <w:szCs w:val="20"/>
        </w:rPr>
        <w:t xml:space="preserve">, v skladu s točko </w:t>
      </w:r>
      <w:r w:rsidR="0064104C" w:rsidRPr="00B86F9F">
        <w:rPr>
          <w:rFonts w:cs="Arial"/>
          <w:szCs w:val="20"/>
        </w:rPr>
        <w:t>4</w:t>
      </w:r>
      <w:r w:rsidRPr="00B86F9F">
        <w:rPr>
          <w:rFonts w:cs="Arial"/>
          <w:szCs w:val="20"/>
        </w:rPr>
        <w:t xml:space="preserve"> dokumenta Navodil za uporabo informacijskega sistema e-JN: PONUDNIKI, ki je del te dokumentacije</w:t>
      </w:r>
      <w:r w:rsidR="00C5706E" w:rsidRPr="00B86F9F">
        <w:rPr>
          <w:rFonts w:cs="Arial"/>
          <w:szCs w:val="20"/>
        </w:rPr>
        <w:t xml:space="preserve"> v zvezi z oddajo javnega naročila</w:t>
      </w:r>
      <w:r w:rsidRPr="00B86F9F">
        <w:rPr>
          <w:rFonts w:cs="Arial"/>
          <w:szCs w:val="20"/>
        </w:rPr>
        <w:t xml:space="preserve"> in objavljen na spletnem naslovu </w:t>
      </w:r>
      <w:hyperlink r:id="rId10" w:history="1">
        <w:r w:rsidRPr="00B86F9F">
          <w:rPr>
            <w:rFonts w:cs="Arial"/>
            <w:color w:val="0000FF"/>
            <w:szCs w:val="20"/>
            <w:u w:val="single"/>
          </w:rPr>
          <w:t>https://ejn.gov.si</w:t>
        </w:r>
      </w:hyperlink>
      <w:r w:rsidRPr="00B86F9F">
        <w:rPr>
          <w:rFonts w:cs="Arial"/>
          <w:szCs w:val="20"/>
        </w:rPr>
        <w:t>.</w:t>
      </w:r>
    </w:p>
    <w:p w14:paraId="263D8852" w14:textId="77777777" w:rsidR="002534D8" w:rsidRPr="00B86F9F" w:rsidRDefault="002534D8" w:rsidP="00DA28AC">
      <w:pPr>
        <w:suppressAutoHyphens/>
        <w:autoSpaceDN w:val="0"/>
        <w:spacing w:line="0" w:lineRule="atLeast"/>
        <w:textAlignment w:val="baseline"/>
        <w:rPr>
          <w:rFonts w:cs="Arial"/>
          <w:szCs w:val="20"/>
        </w:rPr>
      </w:pPr>
    </w:p>
    <w:p w14:paraId="21A3700F"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se mora pred oddajo ponudbe registrirati na spletnem naslovu </w:t>
      </w:r>
      <w:hyperlink r:id="rId11" w:history="1">
        <w:r w:rsidRPr="00B86F9F">
          <w:rPr>
            <w:rFonts w:cs="Arial"/>
            <w:color w:val="0000FF"/>
            <w:szCs w:val="20"/>
            <w:u w:val="single"/>
          </w:rPr>
          <w:t>https://ejn.gov.si</w:t>
        </w:r>
      </w:hyperlink>
      <w:r w:rsidRPr="00B86F9F">
        <w:rPr>
          <w:rFonts w:cs="Arial"/>
          <w:szCs w:val="20"/>
        </w:rPr>
        <w:t>, v skladu z Navodili za uporabo informacijskega sistema e-JN. Če je ponudnik že registriran v sistem e-JN, se v aplikacijo prijavi na istem naslovu.</w:t>
      </w:r>
    </w:p>
    <w:p w14:paraId="160EA0C1" w14:textId="77777777" w:rsidR="002534D8" w:rsidRPr="00B86F9F" w:rsidRDefault="002534D8" w:rsidP="00DA28AC">
      <w:pPr>
        <w:suppressAutoHyphens/>
        <w:autoSpaceDN w:val="0"/>
        <w:spacing w:line="0" w:lineRule="atLeast"/>
        <w:textAlignment w:val="baseline"/>
        <w:rPr>
          <w:rFonts w:cs="Arial"/>
          <w:szCs w:val="20"/>
        </w:rPr>
      </w:pPr>
    </w:p>
    <w:p w14:paraId="4A39D385" w14:textId="30A33AAA"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86F9F">
        <w:rPr>
          <w:rFonts w:cs="Arial"/>
          <w:i/>
          <w:szCs w:val="20"/>
          <w:vertAlign w:val="superscript"/>
        </w:rPr>
        <w:footnoteReference w:id="1"/>
      </w:r>
      <w:r w:rsidRPr="00B86F9F">
        <w:rPr>
          <w:rFonts w:cs="Arial"/>
          <w:szCs w:val="20"/>
        </w:rPr>
        <w:t xml:space="preserve">). Z oddajo ponudbe je le-ta zavezujoča za čas, naveden v </w:t>
      </w:r>
      <w:r w:rsidR="0055390E" w:rsidRPr="00B86F9F">
        <w:rPr>
          <w:rFonts w:cs="Arial"/>
          <w:szCs w:val="20"/>
        </w:rPr>
        <w:t>dokumentaciji naročila</w:t>
      </w:r>
      <w:r w:rsidRPr="00B86F9F">
        <w:rPr>
          <w:rFonts w:cs="Arial"/>
          <w:szCs w:val="20"/>
        </w:rPr>
        <w:t>, razen če jo uporabnik ponudnika umakne ali spremeni pred potekom roka za oddajo ponudb.</w:t>
      </w:r>
    </w:p>
    <w:p w14:paraId="27747321" w14:textId="77777777" w:rsidR="002534D8" w:rsidRPr="00B86F9F" w:rsidRDefault="002534D8" w:rsidP="00DA28AC">
      <w:pPr>
        <w:suppressAutoHyphens/>
        <w:autoSpaceDN w:val="0"/>
        <w:spacing w:line="0" w:lineRule="atLeast"/>
        <w:textAlignment w:val="baseline"/>
        <w:rPr>
          <w:rFonts w:cs="Arial"/>
          <w:szCs w:val="20"/>
          <w:lang w:eastAsia="sl-SI"/>
        </w:rPr>
      </w:pPr>
    </w:p>
    <w:p w14:paraId="39717C59"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Ponudba se šteje za pravočasno oddano, če jo naročnik prejme preko sistema e-JN </w:t>
      </w:r>
      <w:hyperlink r:id="rId12" w:history="1">
        <w:r w:rsidRPr="00B86F9F">
          <w:rPr>
            <w:rFonts w:cs="Arial"/>
            <w:color w:val="0000FF"/>
            <w:szCs w:val="20"/>
            <w:u w:val="single"/>
            <w:lang w:eastAsia="sl-SI"/>
          </w:rPr>
          <w:t>https://ejn.gov.si</w:t>
        </w:r>
      </w:hyperlink>
      <w:r w:rsidRPr="00B86F9F">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B86F9F" w:rsidRDefault="002534D8" w:rsidP="00DA28AC">
      <w:pPr>
        <w:suppressAutoHyphens/>
        <w:autoSpaceDN w:val="0"/>
        <w:spacing w:line="0" w:lineRule="atLeast"/>
        <w:textAlignment w:val="baseline"/>
        <w:rPr>
          <w:rFonts w:cs="Arial"/>
          <w:szCs w:val="20"/>
        </w:rPr>
      </w:pPr>
    </w:p>
    <w:p w14:paraId="3F0F4221"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B86F9F" w:rsidRDefault="002534D8" w:rsidP="00DA28AC">
      <w:pPr>
        <w:suppressAutoHyphens/>
        <w:autoSpaceDN w:val="0"/>
        <w:spacing w:line="0" w:lineRule="atLeast"/>
        <w:textAlignment w:val="baseline"/>
        <w:rPr>
          <w:rFonts w:cs="Arial"/>
          <w:szCs w:val="20"/>
        </w:rPr>
      </w:pPr>
    </w:p>
    <w:p w14:paraId="18241714"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Po preteku roka za predložitev ponudb ponudbe ne bo več mogoče oddati ali umakniti.</w:t>
      </w:r>
    </w:p>
    <w:p w14:paraId="3B962B57" w14:textId="77777777" w:rsidR="002534D8" w:rsidRPr="00B86F9F" w:rsidRDefault="002534D8" w:rsidP="00DA28AC">
      <w:pPr>
        <w:suppressAutoHyphens/>
        <w:autoSpaceDN w:val="0"/>
        <w:spacing w:line="0" w:lineRule="atLeast"/>
        <w:textAlignment w:val="baseline"/>
        <w:rPr>
          <w:rFonts w:cs="Arial"/>
          <w:szCs w:val="20"/>
        </w:rPr>
      </w:pPr>
    </w:p>
    <w:p w14:paraId="0B09709D" w14:textId="70E1855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Dostop do povezave za oddajo elektronske ponudbe v tem postopku javnega naročila je naveden v obvestilu o naročilu na portalu javnih naročil.</w:t>
      </w:r>
    </w:p>
    <w:p w14:paraId="7B9187A0" w14:textId="77777777" w:rsidR="002534D8" w:rsidRDefault="002534D8" w:rsidP="00DA28AC">
      <w:pPr>
        <w:spacing w:line="0" w:lineRule="atLeast"/>
        <w:rPr>
          <w:rFonts w:cs="Arial"/>
          <w:szCs w:val="20"/>
        </w:rPr>
      </w:pPr>
    </w:p>
    <w:p w14:paraId="16A68919" w14:textId="77777777" w:rsidR="00C020DF" w:rsidRPr="00B86F9F" w:rsidRDefault="00C020DF" w:rsidP="00DA28AC">
      <w:pPr>
        <w:spacing w:line="0" w:lineRule="atLeast"/>
        <w:rPr>
          <w:rFonts w:cs="Arial"/>
          <w:szCs w:val="20"/>
        </w:rPr>
      </w:pPr>
    </w:p>
    <w:p w14:paraId="3D2F1F36" w14:textId="12247A83" w:rsidR="0071261A" w:rsidRPr="00B86F9F" w:rsidRDefault="00D01047" w:rsidP="00DA28AC">
      <w:pPr>
        <w:pStyle w:val="Naslov1"/>
        <w:spacing w:line="0" w:lineRule="atLeast"/>
        <w:rPr>
          <w:rFonts w:cs="Arial"/>
          <w:sz w:val="20"/>
          <w:szCs w:val="20"/>
        </w:rPr>
      </w:pPr>
      <w:bookmarkStart w:id="14" w:name="_Toc336851733"/>
      <w:bookmarkStart w:id="15" w:name="_Toc336851781"/>
      <w:bookmarkStart w:id="16" w:name="_Toc233207179"/>
      <w:r w:rsidRPr="00B86F9F">
        <w:rPr>
          <w:rFonts w:cs="Arial"/>
          <w:sz w:val="20"/>
          <w:szCs w:val="20"/>
        </w:rPr>
        <w:t>INFORMACIJE V ZVEZI Z</w:t>
      </w:r>
      <w:r w:rsidR="000728C2" w:rsidRPr="00B86F9F">
        <w:rPr>
          <w:rFonts w:cs="Arial"/>
          <w:sz w:val="20"/>
          <w:szCs w:val="20"/>
        </w:rPr>
        <w:t xml:space="preserve"> </w:t>
      </w:r>
      <w:r w:rsidR="00C91BF6" w:rsidRPr="00B86F9F">
        <w:rPr>
          <w:rFonts w:cs="Arial"/>
          <w:sz w:val="20"/>
          <w:szCs w:val="20"/>
        </w:rPr>
        <w:t>ODPIRANJ</w:t>
      </w:r>
      <w:r w:rsidRPr="00B86F9F">
        <w:rPr>
          <w:rFonts w:cs="Arial"/>
          <w:sz w:val="20"/>
          <w:szCs w:val="20"/>
        </w:rPr>
        <w:t>EM</w:t>
      </w:r>
      <w:r w:rsidR="00C91BF6" w:rsidRPr="00B86F9F">
        <w:rPr>
          <w:rFonts w:cs="Arial"/>
          <w:sz w:val="20"/>
          <w:szCs w:val="20"/>
        </w:rPr>
        <w:t xml:space="preserve"> PONUDB</w:t>
      </w:r>
      <w:bookmarkEnd w:id="14"/>
      <w:bookmarkEnd w:id="15"/>
      <w:bookmarkEnd w:id="16"/>
    </w:p>
    <w:p w14:paraId="53CD23AC" w14:textId="77777777" w:rsidR="008E4247" w:rsidRPr="00B86F9F" w:rsidRDefault="008E4247" w:rsidP="00DA28AC">
      <w:pPr>
        <w:spacing w:line="0" w:lineRule="atLeast"/>
        <w:rPr>
          <w:rFonts w:cs="Arial"/>
          <w:szCs w:val="20"/>
        </w:rPr>
      </w:pPr>
    </w:p>
    <w:p w14:paraId="1AD25906"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ponudb bo potekalo samodejno v sistemu e-JN na spletnem naslovu </w:t>
      </w:r>
      <w:hyperlink r:id="rId13" w:history="1">
        <w:r w:rsidRPr="00B86F9F">
          <w:rPr>
            <w:rFonts w:cs="Arial"/>
            <w:color w:val="0000FF"/>
            <w:szCs w:val="20"/>
            <w:u w:val="single"/>
            <w:lang w:eastAsia="sl-SI"/>
          </w:rPr>
          <w:t>https://ejn.gov.si</w:t>
        </w:r>
      </w:hyperlink>
      <w:r w:rsidRPr="00B86F9F">
        <w:rPr>
          <w:rFonts w:cs="Arial"/>
          <w:color w:val="0000FF"/>
          <w:szCs w:val="20"/>
          <w:u w:val="single"/>
          <w:lang w:eastAsia="sl-SI"/>
        </w:rPr>
        <w:t xml:space="preserve"> </w:t>
      </w:r>
      <w:r w:rsidRPr="00B86F9F">
        <w:rPr>
          <w:rFonts w:cs="Arial"/>
          <w:szCs w:val="20"/>
        </w:rPr>
        <w:t>na dan in uro, kot je to določeno v obvestilu o naročilu, objavljenem na portalu javnih naročil.</w:t>
      </w:r>
    </w:p>
    <w:p w14:paraId="12ADEEF5" w14:textId="77777777" w:rsidR="002534D8" w:rsidRPr="00B86F9F" w:rsidRDefault="002534D8" w:rsidP="00DA28AC">
      <w:pPr>
        <w:suppressAutoHyphens/>
        <w:autoSpaceDN w:val="0"/>
        <w:spacing w:line="0" w:lineRule="atLeast"/>
        <w:textAlignment w:val="baseline"/>
        <w:rPr>
          <w:rFonts w:cs="Arial"/>
          <w:szCs w:val="20"/>
        </w:rPr>
      </w:pPr>
    </w:p>
    <w:p w14:paraId="35B4F430"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poteka tako, da sistem e-JN samodejno ob uri, ki je določena za javno odpiranje ponudb, prikaže podatke o ponudniku, </w:t>
      </w:r>
      <w:r w:rsidRPr="00B86F9F">
        <w:rPr>
          <w:rFonts w:cs="Arial"/>
          <w:bCs/>
          <w:szCs w:val="20"/>
        </w:rPr>
        <w:t>skupni vrednosti brez davka, skupni vrednosti davka in skupni vrednosti z davkom</w:t>
      </w:r>
      <w:r w:rsidRPr="00B86F9F">
        <w:rPr>
          <w:rFonts w:cs="Arial"/>
          <w:szCs w:val="20"/>
        </w:rPr>
        <w:t xml:space="preserve"> ter omogoči dostop do predračuna, ki je naložen v sistemu e-JN v razdelku »Skupna ponudbena vrednost«, v delu »Predračun«. </w:t>
      </w:r>
    </w:p>
    <w:p w14:paraId="7A089E57" w14:textId="77777777" w:rsidR="002534D8" w:rsidRPr="00B86F9F" w:rsidRDefault="002534D8" w:rsidP="00DA28AC">
      <w:pPr>
        <w:suppressAutoHyphens/>
        <w:autoSpaceDN w:val="0"/>
        <w:spacing w:line="0" w:lineRule="atLeast"/>
        <w:textAlignment w:val="baseline"/>
        <w:rPr>
          <w:rFonts w:cs="Arial"/>
          <w:szCs w:val="20"/>
        </w:rPr>
      </w:pPr>
    </w:p>
    <w:p w14:paraId="36E5FDAE" w14:textId="1D9CDA69" w:rsidR="00754B08" w:rsidRDefault="002534D8" w:rsidP="00DA28AC">
      <w:pPr>
        <w:suppressAutoHyphens/>
        <w:autoSpaceDN w:val="0"/>
        <w:spacing w:line="0" w:lineRule="atLeast"/>
        <w:textAlignment w:val="baseline"/>
        <w:rPr>
          <w:rFonts w:cs="Arial"/>
          <w:szCs w:val="20"/>
        </w:rPr>
      </w:pPr>
      <w:r w:rsidRPr="00B86F9F">
        <w:rPr>
          <w:rFonts w:cs="Arial"/>
          <w:szCs w:val="20"/>
        </w:rPr>
        <w:t>Ponudnikom, ki bodo oddali ponudbe, bo zapisnik o odpiranju ponudb na voljo v sistemu e-JN v seznamu prejetih ponudb.</w:t>
      </w:r>
    </w:p>
    <w:p w14:paraId="3605F921" w14:textId="77777777" w:rsidR="009E63D8" w:rsidRDefault="009E63D8" w:rsidP="00DA28AC">
      <w:pPr>
        <w:suppressAutoHyphens/>
        <w:autoSpaceDN w:val="0"/>
        <w:spacing w:line="0" w:lineRule="atLeast"/>
        <w:textAlignment w:val="baseline"/>
        <w:rPr>
          <w:rFonts w:cs="Arial"/>
          <w:szCs w:val="20"/>
        </w:rPr>
      </w:pPr>
    </w:p>
    <w:p w14:paraId="5208756F" w14:textId="77777777" w:rsidR="00C020DF" w:rsidRPr="00B86F9F" w:rsidRDefault="00C020DF" w:rsidP="00DA28AC">
      <w:pPr>
        <w:suppressAutoHyphens/>
        <w:autoSpaceDN w:val="0"/>
        <w:spacing w:line="0" w:lineRule="atLeast"/>
        <w:textAlignment w:val="baseline"/>
        <w:rPr>
          <w:rFonts w:cs="Arial"/>
          <w:szCs w:val="20"/>
        </w:rPr>
      </w:pPr>
    </w:p>
    <w:p w14:paraId="56C5AA66" w14:textId="77777777" w:rsidR="007400E7" w:rsidRPr="009E63D8" w:rsidRDefault="007400E7" w:rsidP="00DA28AC">
      <w:pPr>
        <w:pStyle w:val="Naslov1"/>
        <w:spacing w:line="0" w:lineRule="atLeast"/>
        <w:rPr>
          <w:rFonts w:cs="Arial"/>
          <w:sz w:val="20"/>
          <w:szCs w:val="20"/>
        </w:rPr>
      </w:pPr>
      <w:bookmarkStart w:id="17" w:name="_Toc86224028"/>
      <w:bookmarkStart w:id="18" w:name="_Toc233207180"/>
      <w:r w:rsidRPr="00B86F9F">
        <w:rPr>
          <w:rFonts w:cs="Arial"/>
          <w:sz w:val="20"/>
          <w:szCs w:val="20"/>
        </w:rPr>
        <w:t>INFORMACIJE V ZVEZI S POSTOPKOM ELEKTRONSKE DRAŽBE</w:t>
      </w:r>
      <w:bookmarkEnd w:id="17"/>
      <w:bookmarkEnd w:id="18"/>
    </w:p>
    <w:p w14:paraId="2DEC2677" w14:textId="77777777" w:rsidR="009E63D8" w:rsidRDefault="009E63D8" w:rsidP="00DA28AC">
      <w:pPr>
        <w:spacing w:line="0" w:lineRule="atLeast"/>
        <w:rPr>
          <w:rFonts w:cs="Arial"/>
          <w:szCs w:val="20"/>
        </w:rPr>
      </w:pPr>
    </w:p>
    <w:p w14:paraId="7826FF57" w14:textId="1E3337B0" w:rsidR="007400E7" w:rsidRPr="00B86F9F" w:rsidRDefault="007400E7" w:rsidP="00DA28AC">
      <w:pPr>
        <w:spacing w:line="0" w:lineRule="atLeast"/>
        <w:rPr>
          <w:rFonts w:cs="Arial"/>
          <w:szCs w:val="20"/>
        </w:rPr>
      </w:pPr>
      <w:r w:rsidRPr="00B86F9F">
        <w:rPr>
          <w:rFonts w:cs="Arial"/>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0B1EA937" w14:textId="77777777" w:rsidR="007400E7" w:rsidRPr="00B86F9F" w:rsidRDefault="007400E7" w:rsidP="00DA28AC">
      <w:pPr>
        <w:spacing w:line="0" w:lineRule="atLeast"/>
        <w:rPr>
          <w:rFonts w:cs="Arial"/>
          <w:szCs w:val="20"/>
        </w:rPr>
      </w:pPr>
    </w:p>
    <w:p w14:paraId="324E5928" w14:textId="77777777" w:rsidR="007400E7" w:rsidRPr="00B86F9F" w:rsidRDefault="007400E7" w:rsidP="00DA28AC">
      <w:pPr>
        <w:spacing w:line="0" w:lineRule="atLeast"/>
        <w:rPr>
          <w:rFonts w:cs="Arial"/>
          <w:szCs w:val="20"/>
        </w:rPr>
      </w:pPr>
      <w:r w:rsidRPr="00B86F9F">
        <w:rPr>
          <w:rFonts w:cs="Arial"/>
          <w:szCs w:val="20"/>
        </w:rPr>
        <w:t>V povabilu k sodelovanju v elektronski dražbi bosta navedena datum in čas začetka elektronske dražbe. Ponudniki bodo povabilo prejeli predvidoma v roku deset (10) delovnih dni po poteku roka za odpiranje ponudb, najkasneje pa dva (2) delovna dneva pred pričetkom elektronske dražbe.</w:t>
      </w:r>
    </w:p>
    <w:p w14:paraId="02BF1386" w14:textId="77777777" w:rsidR="007400E7" w:rsidRPr="00B86F9F" w:rsidRDefault="007400E7" w:rsidP="00DA28AC">
      <w:pPr>
        <w:spacing w:line="0" w:lineRule="atLeast"/>
        <w:rPr>
          <w:rFonts w:cs="Arial"/>
          <w:szCs w:val="20"/>
        </w:rPr>
      </w:pPr>
    </w:p>
    <w:p w14:paraId="775CB3CC" w14:textId="77777777" w:rsidR="007400E7" w:rsidRPr="00B86F9F" w:rsidRDefault="007400E7" w:rsidP="00DA28AC">
      <w:pPr>
        <w:spacing w:line="0" w:lineRule="atLeast"/>
        <w:rPr>
          <w:rFonts w:cs="Arial"/>
          <w:szCs w:val="20"/>
        </w:rPr>
      </w:pPr>
      <w:r w:rsidRPr="00B86F9F">
        <w:rPr>
          <w:rFonts w:cs="Arial"/>
          <w:szCs w:val="20"/>
        </w:rPr>
        <w:lastRenderedPageBreak/>
        <w:t>Če bo predložena skupna ponudba, bo povabilo iz sistema e-JN posredovano ponudniku, ki bo oddal ponudbo v sistemu e-JN.</w:t>
      </w:r>
    </w:p>
    <w:p w14:paraId="3A6A9B30" w14:textId="77777777" w:rsidR="007400E7" w:rsidRPr="00B86F9F" w:rsidRDefault="007400E7" w:rsidP="00DA28AC">
      <w:pPr>
        <w:spacing w:line="0" w:lineRule="atLeast"/>
        <w:rPr>
          <w:rFonts w:cs="Arial"/>
          <w:bCs/>
          <w:szCs w:val="20"/>
        </w:rPr>
      </w:pPr>
    </w:p>
    <w:p w14:paraId="26D05795" w14:textId="77777777" w:rsidR="007400E7" w:rsidRPr="00B86F9F" w:rsidRDefault="007400E7" w:rsidP="00DA28AC">
      <w:pPr>
        <w:spacing w:line="0" w:lineRule="atLeast"/>
        <w:rPr>
          <w:rFonts w:cs="Arial"/>
          <w:szCs w:val="20"/>
        </w:rPr>
      </w:pPr>
      <w:r w:rsidRPr="00B86F9F">
        <w:rPr>
          <w:rFonts w:cs="Arial"/>
          <w:szCs w:val="20"/>
        </w:rPr>
        <w:t xml:space="preserve">Ponudniki morajo slediti dokumentu Navodila za uporabo e-JN, točka 7.2. (Sodelovanje na e-Dražbi), kako poteka sodelovanje v e-Dražbi v sistemu e-JN, ki so del te razpisne dokumentacije in so objavljena na spletnem naslovu </w:t>
      </w:r>
      <w:hyperlink r:id="rId14" w:history="1">
        <w:r w:rsidRPr="00B86F9F">
          <w:rPr>
            <w:rFonts w:cs="Arial"/>
            <w:color w:val="0000FF"/>
            <w:szCs w:val="20"/>
            <w:u w:val="single"/>
          </w:rPr>
          <w:t>https://ejn.gov.si</w:t>
        </w:r>
      </w:hyperlink>
      <w:r w:rsidRPr="00B86F9F">
        <w:rPr>
          <w:rFonts w:cs="Arial"/>
          <w:color w:val="0000FF"/>
          <w:szCs w:val="20"/>
          <w:u w:val="single"/>
        </w:rPr>
        <w:t xml:space="preserve">. </w:t>
      </w:r>
    </w:p>
    <w:p w14:paraId="21BCAC1F" w14:textId="77777777" w:rsidR="007400E7" w:rsidRPr="00B86F9F" w:rsidRDefault="007400E7" w:rsidP="00DA28AC">
      <w:pPr>
        <w:spacing w:line="0" w:lineRule="atLeast"/>
        <w:rPr>
          <w:rFonts w:cs="Arial"/>
          <w:szCs w:val="20"/>
        </w:rPr>
      </w:pPr>
    </w:p>
    <w:p w14:paraId="5E23F58E" w14:textId="7FB1F21C" w:rsidR="007400E7" w:rsidRPr="00B86F9F" w:rsidRDefault="007400E7" w:rsidP="00DA28AC">
      <w:pPr>
        <w:spacing w:line="0" w:lineRule="atLeast"/>
        <w:rPr>
          <w:rFonts w:cs="Arial"/>
          <w:szCs w:val="20"/>
        </w:rPr>
      </w:pPr>
      <w:r w:rsidRPr="00B86F9F">
        <w:rPr>
          <w:rFonts w:cs="Arial"/>
          <w:szCs w:val="20"/>
        </w:rPr>
        <w:t xml:space="preserve">Uporabljena bo elektronska obratna dražba. Elektronska obratna dražba bo potekala šestdeset (60) minut. V primeru, da bo zadnjo ceno ponudnik oddal v zadnjih dveh (2) minutah pred iztekom roka, se dražba podaljša za </w:t>
      </w:r>
      <w:r w:rsidR="00E77964" w:rsidRPr="00B86F9F">
        <w:rPr>
          <w:rFonts w:cs="Arial"/>
          <w:szCs w:val="20"/>
        </w:rPr>
        <w:t>deset</w:t>
      </w:r>
      <w:r w:rsidRPr="00B86F9F">
        <w:rPr>
          <w:rFonts w:cs="Arial"/>
          <w:szCs w:val="20"/>
        </w:rPr>
        <w:t xml:space="preserve"> (1</w:t>
      </w:r>
      <w:r w:rsidR="00E77964" w:rsidRPr="00B86F9F">
        <w:rPr>
          <w:rFonts w:cs="Arial"/>
          <w:szCs w:val="20"/>
        </w:rPr>
        <w:t>0</w:t>
      </w:r>
      <w:r w:rsidRPr="00B86F9F">
        <w:rPr>
          <w:rFonts w:cs="Arial"/>
          <w:szCs w:val="20"/>
        </w:rPr>
        <w:t xml:space="preserve">) minut. Dražba se podaljša za </w:t>
      </w:r>
      <w:r w:rsidR="00E77964" w:rsidRPr="00B86F9F">
        <w:rPr>
          <w:rFonts w:cs="Arial"/>
          <w:szCs w:val="20"/>
        </w:rPr>
        <w:t>deset</w:t>
      </w:r>
      <w:r w:rsidRPr="00B86F9F">
        <w:rPr>
          <w:rFonts w:cs="Arial"/>
          <w:szCs w:val="20"/>
        </w:rPr>
        <w:t xml:space="preserve"> (</w:t>
      </w:r>
      <w:r w:rsidR="00E77964" w:rsidRPr="00B86F9F">
        <w:rPr>
          <w:rFonts w:cs="Arial"/>
          <w:szCs w:val="20"/>
        </w:rPr>
        <w:t>10</w:t>
      </w:r>
      <w:r w:rsidRPr="00B86F9F">
        <w:rPr>
          <w:rFonts w:cs="Arial"/>
          <w:szCs w:val="20"/>
        </w:rPr>
        <w:t xml:space="preserve">) minut tudi v primeru, da bo v podaljšanem roku katerikoli ponudnik v zadnjih dveh (2) minutah pred iztekom roka oddal novo ponudbo, v nasprotnem primeru pa se elektronska obratna dražba zaključi. </w:t>
      </w:r>
    </w:p>
    <w:p w14:paraId="24902FB0" w14:textId="77777777" w:rsidR="007400E7" w:rsidRPr="00A92E45" w:rsidRDefault="007400E7" w:rsidP="00DA28AC">
      <w:pPr>
        <w:spacing w:line="0" w:lineRule="atLeast"/>
        <w:rPr>
          <w:rFonts w:cs="Arial"/>
          <w:szCs w:val="20"/>
        </w:rPr>
      </w:pPr>
    </w:p>
    <w:p w14:paraId="4A824A61" w14:textId="77777777" w:rsidR="007400E7" w:rsidRPr="00A92E45" w:rsidRDefault="007400E7" w:rsidP="00DA28AC">
      <w:pPr>
        <w:spacing w:line="0" w:lineRule="atLeast"/>
        <w:rPr>
          <w:rFonts w:cs="Arial"/>
          <w:szCs w:val="20"/>
        </w:rPr>
      </w:pPr>
      <w:r w:rsidRPr="00A92E45">
        <w:rPr>
          <w:rFonts w:cs="Arial"/>
          <w:szCs w:val="20"/>
        </w:rPr>
        <w:t>Najmanjši korak zniževanja cene ni določen.</w:t>
      </w:r>
    </w:p>
    <w:p w14:paraId="036C441B" w14:textId="77777777" w:rsidR="007400E7" w:rsidRPr="00B86F9F" w:rsidRDefault="007400E7" w:rsidP="00DA28AC">
      <w:pPr>
        <w:spacing w:line="0" w:lineRule="atLeast"/>
        <w:rPr>
          <w:rFonts w:cs="Arial"/>
          <w:szCs w:val="20"/>
        </w:rPr>
      </w:pPr>
    </w:p>
    <w:p w14:paraId="6B7D839E" w14:textId="3041BB87" w:rsidR="007400E7" w:rsidRPr="00B86F9F" w:rsidRDefault="007400E7" w:rsidP="00DA28AC">
      <w:pPr>
        <w:spacing w:line="0" w:lineRule="atLeast"/>
        <w:rPr>
          <w:rFonts w:cs="Arial"/>
          <w:szCs w:val="20"/>
        </w:rPr>
      </w:pPr>
      <w:r w:rsidRPr="00B86F9F">
        <w:rPr>
          <w:rFonts w:cs="Arial"/>
          <w:szCs w:val="20"/>
        </w:rPr>
        <w:t>Med potekom elektronske dražbe bodo ponudnikom na voljo informacije o cenah ostalih ponudnikov, ne pa tudi o nazivih ponudnikov.</w:t>
      </w:r>
    </w:p>
    <w:p w14:paraId="6019DE47" w14:textId="77777777" w:rsidR="0076716F" w:rsidRDefault="0076716F" w:rsidP="00DA28AC">
      <w:pPr>
        <w:spacing w:line="0" w:lineRule="atLeast"/>
        <w:rPr>
          <w:rFonts w:cs="Arial"/>
          <w:szCs w:val="20"/>
        </w:rPr>
      </w:pPr>
    </w:p>
    <w:p w14:paraId="2EC5DAFA" w14:textId="77777777" w:rsidR="0076716F" w:rsidRPr="00B86F9F" w:rsidRDefault="0076716F" w:rsidP="0076716F">
      <w:pPr>
        <w:spacing w:line="0" w:lineRule="atLeast"/>
        <w:rPr>
          <w:rFonts w:cs="Arial"/>
          <w:szCs w:val="20"/>
        </w:rPr>
      </w:pPr>
      <w:r w:rsidRPr="00B86F9F">
        <w:rPr>
          <w:rFonts w:cs="Arial"/>
          <w:szCs w:val="20"/>
        </w:rPr>
        <w:t xml:space="preserve">V primeru le ene oddane ponudbe ali le ene oddane ponudbe, ki bo izpolnjevala vse pogoje in zahteve iz dokumentacije v zvezi z oddajo javnega naročila za povabilo k elektronski dražbi, se elektronska dražba ne bo izvršila. </w:t>
      </w:r>
    </w:p>
    <w:p w14:paraId="0C6D35AA" w14:textId="77777777" w:rsidR="00C02374" w:rsidRDefault="00C02374" w:rsidP="00DA28AC">
      <w:pPr>
        <w:spacing w:line="0" w:lineRule="atLeast"/>
        <w:rPr>
          <w:rFonts w:cs="Arial"/>
          <w:szCs w:val="20"/>
        </w:rPr>
      </w:pPr>
    </w:p>
    <w:p w14:paraId="6862225B" w14:textId="77777777" w:rsidR="00C020DF" w:rsidRPr="00B86F9F" w:rsidRDefault="00C020DF" w:rsidP="00DA28AC">
      <w:pPr>
        <w:spacing w:line="0" w:lineRule="atLeast"/>
        <w:rPr>
          <w:rFonts w:cs="Arial"/>
          <w:szCs w:val="20"/>
        </w:rPr>
      </w:pPr>
    </w:p>
    <w:p w14:paraId="2759BEC7" w14:textId="7FAC5539" w:rsidR="000E2957" w:rsidRPr="00B86F9F" w:rsidRDefault="000E2957" w:rsidP="00DA28AC">
      <w:pPr>
        <w:pStyle w:val="Naslov1"/>
        <w:spacing w:line="0" w:lineRule="atLeast"/>
        <w:rPr>
          <w:rFonts w:cs="Arial"/>
          <w:sz w:val="20"/>
          <w:szCs w:val="20"/>
        </w:rPr>
      </w:pPr>
      <w:bookmarkStart w:id="19" w:name="_Toc233207181"/>
      <w:r w:rsidRPr="00B86F9F">
        <w:rPr>
          <w:rFonts w:cs="Arial"/>
          <w:sz w:val="20"/>
          <w:szCs w:val="20"/>
        </w:rPr>
        <w:t>P</w:t>
      </w:r>
      <w:r w:rsidR="000728C2" w:rsidRPr="00B86F9F">
        <w:rPr>
          <w:rFonts w:cs="Arial"/>
          <w:sz w:val="20"/>
          <w:szCs w:val="20"/>
        </w:rPr>
        <w:t>RAVNA PODLAGA</w:t>
      </w:r>
      <w:bookmarkEnd w:id="19"/>
    </w:p>
    <w:p w14:paraId="7FF14CBA" w14:textId="5D1BC75E" w:rsidR="000E2957" w:rsidRPr="00B86F9F" w:rsidRDefault="000E2957" w:rsidP="00DA28AC">
      <w:pPr>
        <w:spacing w:line="0" w:lineRule="atLeast"/>
        <w:rPr>
          <w:rFonts w:cs="Arial"/>
          <w:szCs w:val="20"/>
        </w:rPr>
      </w:pPr>
    </w:p>
    <w:p w14:paraId="5DB80531" w14:textId="58E979AF" w:rsidR="00A61F75" w:rsidRDefault="00A61F75" w:rsidP="00DA28AC">
      <w:pPr>
        <w:spacing w:line="0" w:lineRule="atLeast"/>
        <w:rPr>
          <w:rFonts w:cs="Arial"/>
          <w:bCs/>
          <w:szCs w:val="20"/>
        </w:rPr>
      </w:pPr>
      <w:r w:rsidRPr="00B86F9F">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17CA7B68" w14:textId="77777777" w:rsidR="00622A65" w:rsidRDefault="00622A65" w:rsidP="00DA28AC">
      <w:pPr>
        <w:spacing w:line="0" w:lineRule="atLeast"/>
        <w:rPr>
          <w:rFonts w:cs="Arial"/>
          <w:bCs/>
          <w:szCs w:val="20"/>
        </w:rPr>
      </w:pPr>
    </w:p>
    <w:p w14:paraId="3E256BAF" w14:textId="77777777" w:rsidR="00622A65" w:rsidRPr="00D33E3C" w:rsidRDefault="00622A65" w:rsidP="00622A65">
      <w:pPr>
        <w:rPr>
          <w:rFonts w:cs="Arial"/>
          <w:szCs w:val="20"/>
        </w:rPr>
      </w:pPr>
      <w:r w:rsidRPr="00D33E3C">
        <w:rPr>
          <w:rFonts w:cs="Arial"/>
          <w:szCs w:val="20"/>
        </w:rPr>
        <w:t xml:space="preserve">Določena posamezna naročila posameznih naročnikov se </w:t>
      </w:r>
      <w:r>
        <w:rPr>
          <w:rFonts w:cs="Arial"/>
          <w:szCs w:val="20"/>
        </w:rPr>
        <w:t xml:space="preserve">lahko </w:t>
      </w:r>
      <w:r w:rsidRPr="00D33E3C">
        <w:rPr>
          <w:rFonts w:cs="Arial"/>
          <w:szCs w:val="20"/>
        </w:rPr>
        <w:t>sofinancirajo iz sredstev Evropske Unije.</w:t>
      </w:r>
      <w:r>
        <w:rPr>
          <w:rFonts w:cs="Arial"/>
          <w:szCs w:val="20"/>
        </w:rPr>
        <w:t xml:space="preserve"> </w:t>
      </w:r>
      <w:r w:rsidRPr="00D33E3C">
        <w:rPr>
          <w:rFonts w:cs="Arial"/>
          <w:szCs w:val="20"/>
        </w:rPr>
        <w:t xml:space="preserve">V </w:t>
      </w:r>
      <w:r>
        <w:rPr>
          <w:rFonts w:cs="Arial"/>
          <w:szCs w:val="20"/>
        </w:rPr>
        <w:t xml:space="preserve">tem </w:t>
      </w:r>
      <w:r w:rsidRPr="00D33E3C">
        <w:rPr>
          <w:rFonts w:cs="Arial"/>
          <w:szCs w:val="20"/>
        </w:rPr>
        <w:t>primeru se temu ustrezno prilagodi vsebina posameznih pogodb.</w:t>
      </w:r>
    </w:p>
    <w:p w14:paraId="264E3005" w14:textId="77777777" w:rsidR="00C02374" w:rsidRDefault="00C02374" w:rsidP="00DA28AC">
      <w:pPr>
        <w:spacing w:line="0" w:lineRule="atLeast"/>
        <w:rPr>
          <w:rFonts w:cs="Arial"/>
          <w:bCs/>
          <w:szCs w:val="20"/>
        </w:rPr>
      </w:pPr>
    </w:p>
    <w:p w14:paraId="6D619792" w14:textId="77777777" w:rsidR="00C020DF" w:rsidRPr="00B86F9F" w:rsidRDefault="00C020DF" w:rsidP="00DA28AC">
      <w:pPr>
        <w:spacing w:line="0" w:lineRule="atLeast"/>
        <w:rPr>
          <w:rFonts w:cs="Arial"/>
          <w:bCs/>
          <w:szCs w:val="20"/>
        </w:rPr>
      </w:pPr>
    </w:p>
    <w:p w14:paraId="719885FD" w14:textId="249A4D74" w:rsidR="00400A3C" w:rsidRPr="00B86F9F" w:rsidRDefault="00C91BF6" w:rsidP="00DA28AC">
      <w:pPr>
        <w:pStyle w:val="Naslov1"/>
        <w:spacing w:line="0" w:lineRule="atLeast"/>
        <w:rPr>
          <w:rFonts w:cs="Arial"/>
          <w:sz w:val="20"/>
          <w:szCs w:val="20"/>
        </w:rPr>
      </w:pPr>
      <w:bookmarkStart w:id="20" w:name="_Toc336851735"/>
      <w:bookmarkStart w:id="21" w:name="_Toc336851783"/>
      <w:bookmarkStart w:id="22" w:name="_Toc233207182"/>
      <w:r w:rsidRPr="00B86F9F">
        <w:rPr>
          <w:rFonts w:cs="Arial"/>
          <w:sz w:val="20"/>
          <w:szCs w:val="20"/>
        </w:rPr>
        <w:t xml:space="preserve">TEMELJNA PRAVILA </w:t>
      </w:r>
      <w:bookmarkEnd w:id="20"/>
      <w:bookmarkEnd w:id="21"/>
      <w:r w:rsidR="00DB1D9E" w:rsidRPr="00B86F9F">
        <w:rPr>
          <w:rFonts w:cs="Arial"/>
          <w:sz w:val="20"/>
          <w:szCs w:val="20"/>
        </w:rPr>
        <w:t>POSLOVANJA</w:t>
      </w:r>
      <w:bookmarkEnd w:id="22"/>
    </w:p>
    <w:p w14:paraId="51DA56FE" w14:textId="077773EC" w:rsidR="00497E24" w:rsidRPr="00B86F9F" w:rsidRDefault="00497E24" w:rsidP="00DA28AC">
      <w:pPr>
        <w:spacing w:line="0" w:lineRule="atLeast"/>
        <w:rPr>
          <w:rFonts w:cs="Arial"/>
          <w:szCs w:val="20"/>
        </w:rPr>
      </w:pPr>
    </w:p>
    <w:p w14:paraId="0ED39504" w14:textId="09D930A3" w:rsidR="006B5CB6" w:rsidRPr="00B86F9F" w:rsidRDefault="00580246" w:rsidP="00DA28AC">
      <w:pPr>
        <w:pStyle w:val="Naslov2"/>
        <w:numPr>
          <w:ilvl w:val="1"/>
          <w:numId w:val="12"/>
        </w:numPr>
        <w:spacing w:line="0" w:lineRule="atLeast"/>
        <w:ind w:hanging="499"/>
        <w:rPr>
          <w:rFonts w:cs="Arial"/>
          <w:szCs w:val="20"/>
        </w:rPr>
      </w:pPr>
      <w:bookmarkStart w:id="23" w:name="_Toc336851736"/>
      <w:bookmarkStart w:id="24" w:name="_Toc336851784"/>
      <w:bookmarkStart w:id="25" w:name="_Toc233207183"/>
      <w:r w:rsidRPr="00B86F9F">
        <w:rPr>
          <w:rFonts w:cs="Arial"/>
          <w:szCs w:val="20"/>
        </w:rPr>
        <w:t>Dostop do dokumentacije</w:t>
      </w:r>
      <w:bookmarkEnd w:id="23"/>
      <w:bookmarkEnd w:id="24"/>
      <w:r w:rsidR="006B23E0" w:rsidRPr="00B86F9F">
        <w:rPr>
          <w:rFonts w:cs="Arial"/>
          <w:szCs w:val="20"/>
        </w:rPr>
        <w:t xml:space="preserve"> v zvezi z oddajo javnega naročila</w:t>
      </w:r>
      <w:bookmarkEnd w:id="25"/>
    </w:p>
    <w:p w14:paraId="66087126" w14:textId="77777777" w:rsidR="006B5CB6" w:rsidRPr="00B86F9F" w:rsidRDefault="006B5CB6" w:rsidP="00DA28AC">
      <w:pPr>
        <w:spacing w:line="0" w:lineRule="atLeast"/>
        <w:rPr>
          <w:rFonts w:cs="Arial"/>
          <w:szCs w:val="20"/>
        </w:rPr>
      </w:pPr>
    </w:p>
    <w:p w14:paraId="3060EDD6" w14:textId="77777777"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Dokumentacija v zvezi z oddajo javnega naročila je objavljena v okviru objave tega naročila na portalu</w:t>
      </w:r>
    </w:p>
    <w:p w14:paraId="1190FBAB" w14:textId="22A76AA2"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javnih naročil.</w:t>
      </w:r>
    </w:p>
    <w:p w14:paraId="0BB28D6A" w14:textId="77777777" w:rsidR="007400E7" w:rsidRPr="00B86F9F" w:rsidRDefault="007400E7" w:rsidP="00DA28AC">
      <w:pPr>
        <w:autoSpaceDE w:val="0"/>
        <w:autoSpaceDN w:val="0"/>
        <w:adjustRightInd w:val="0"/>
        <w:spacing w:line="0" w:lineRule="atLeast"/>
        <w:jc w:val="left"/>
        <w:rPr>
          <w:rFonts w:cs="Arial"/>
          <w:szCs w:val="20"/>
          <w:lang w:eastAsia="sl-SI"/>
        </w:rPr>
      </w:pPr>
    </w:p>
    <w:p w14:paraId="37347474" w14:textId="10ECF970" w:rsidR="00346B05" w:rsidRPr="00B86F9F" w:rsidRDefault="00DB64D3" w:rsidP="00DA28AC">
      <w:pPr>
        <w:spacing w:line="0" w:lineRule="atLeast"/>
        <w:rPr>
          <w:rFonts w:cs="Arial"/>
          <w:szCs w:val="20"/>
          <w:lang w:eastAsia="sl-SI"/>
        </w:rPr>
      </w:pPr>
      <w:r w:rsidRPr="00B86F9F">
        <w:rPr>
          <w:rFonts w:cs="Arial"/>
          <w:szCs w:val="20"/>
          <w:lang w:eastAsia="sl-SI"/>
        </w:rPr>
        <w:t>Odkupnine za razpisno dokumentacijo ni.</w:t>
      </w:r>
    </w:p>
    <w:p w14:paraId="6E29FD60" w14:textId="77777777" w:rsidR="00DB64D3" w:rsidRPr="00B86F9F" w:rsidRDefault="00DB64D3" w:rsidP="00DA28AC">
      <w:pPr>
        <w:spacing w:line="0" w:lineRule="atLeast"/>
        <w:rPr>
          <w:rFonts w:cs="Arial"/>
          <w:szCs w:val="20"/>
        </w:rPr>
      </w:pPr>
    </w:p>
    <w:p w14:paraId="3B34C9F8" w14:textId="31B17098" w:rsidR="00400A3C" w:rsidRPr="00B86F9F" w:rsidRDefault="00AF1D23" w:rsidP="00DA28AC">
      <w:pPr>
        <w:pStyle w:val="Naslov2"/>
        <w:numPr>
          <w:ilvl w:val="1"/>
          <w:numId w:val="12"/>
        </w:numPr>
        <w:spacing w:line="0" w:lineRule="atLeast"/>
        <w:ind w:hanging="499"/>
        <w:rPr>
          <w:rFonts w:cs="Arial"/>
          <w:szCs w:val="20"/>
        </w:rPr>
      </w:pPr>
      <w:bookmarkStart w:id="26" w:name="_Toc336851737"/>
      <w:bookmarkStart w:id="27" w:name="_Toc336851785"/>
      <w:bookmarkStart w:id="28" w:name="_Toc233207184"/>
      <w:r w:rsidRPr="00B86F9F">
        <w:rPr>
          <w:rFonts w:cs="Arial"/>
          <w:szCs w:val="20"/>
        </w:rPr>
        <w:t xml:space="preserve">Obvestila in pojasnila v zvezi z </w:t>
      </w:r>
      <w:bookmarkEnd w:id="26"/>
      <w:bookmarkEnd w:id="27"/>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8"/>
    </w:p>
    <w:p w14:paraId="7334FCDE" w14:textId="77777777" w:rsidR="006B5CB6" w:rsidRPr="00B86F9F" w:rsidRDefault="006B5CB6" w:rsidP="00DA28AC">
      <w:pPr>
        <w:spacing w:line="0" w:lineRule="atLeast"/>
        <w:rPr>
          <w:rFonts w:cs="Arial"/>
          <w:szCs w:val="20"/>
        </w:rPr>
      </w:pPr>
    </w:p>
    <w:p w14:paraId="19817F9D" w14:textId="77777777" w:rsidR="00DB64D3" w:rsidRPr="00B86F9F" w:rsidRDefault="00DB64D3" w:rsidP="00DA28AC">
      <w:pPr>
        <w:spacing w:line="0" w:lineRule="atLeast"/>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A28AC">
      <w:pPr>
        <w:spacing w:line="0" w:lineRule="atLeast"/>
        <w:rPr>
          <w:rFonts w:cs="Arial"/>
          <w:szCs w:val="20"/>
        </w:rPr>
      </w:pPr>
      <w:r w:rsidRPr="00B86F9F">
        <w:rPr>
          <w:rFonts w:cs="Arial"/>
          <w:szCs w:val="20"/>
        </w:rPr>
        <w:t>izključno preko portala javnih naročil.</w:t>
      </w:r>
    </w:p>
    <w:p w14:paraId="68247DE5" w14:textId="77777777" w:rsidR="007400E7" w:rsidRPr="00B86F9F" w:rsidRDefault="007400E7" w:rsidP="00DA28AC">
      <w:pPr>
        <w:spacing w:line="0" w:lineRule="atLeast"/>
        <w:rPr>
          <w:rFonts w:cs="Arial"/>
          <w:szCs w:val="20"/>
        </w:rPr>
      </w:pPr>
    </w:p>
    <w:p w14:paraId="17C69D5E" w14:textId="1F50C384" w:rsidR="006B23E0" w:rsidRPr="00B86F9F" w:rsidRDefault="006B23E0" w:rsidP="00DA28AC">
      <w:pPr>
        <w:spacing w:line="0" w:lineRule="atLeast"/>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DA28AC">
      <w:pPr>
        <w:spacing w:line="0" w:lineRule="atLeast"/>
        <w:rPr>
          <w:rFonts w:cs="Arial"/>
          <w:szCs w:val="20"/>
          <w:highlight w:val="yellow"/>
        </w:rPr>
      </w:pPr>
    </w:p>
    <w:p w14:paraId="57A120B5" w14:textId="7D11B0B2" w:rsidR="00AD3120" w:rsidRDefault="00AD3120" w:rsidP="00DA28AC">
      <w:pPr>
        <w:spacing w:line="0" w:lineRule="atLeast"/>
        <w:rPr>
          <w:rFonts w:cs="Arial"/>
          <w:szCs w:val="20"/>
        </w:rPr>
      </w:pPr>
      <w:r w:rsidRPr="00B86F9F">
        <w:rPr>
          <w:rFonts w:cs="Arial"/>
          <w:szCs w:val="20"/>
        </w:rPr>
        <w:t>Na zahteve za pojasnila oziroma druga vprašanja v zvezi z naročilom, zastavljena po tem roku, naročnik ne bo odgovarjal. Prav tako naročnik ne bo odgovarjal na komentarje.</w:t>
      </w:r>
    </w:p>
    <w:p w14:paraId="077A9E07" w14:textId="77777777" w:rsidR="008B536A" w:rsidRDefault="008B536A" w:rsidP="00DA28AC">
      <w:pPr>
        <w:spacing w:line="0" w:lineRule="atLeast"/>
        <w:rPr>
          <w:rFonts w:cs="Arial"/>
          <w:szCs w:val="20"/>
        </w:rPr>
      </w:pPr>
    </w:p>
    <w:p w14:paraId="6F153C67" w14:textId="77777777" w:rsidR="00C020DF" w:rsidRPr="007E7B6B" w:rsidRDefault="00C020DF" w:rsidP="00DA28AC">
      <w:pPr>
        <w:spacing w:line="0" w:lineRule="atLeast"/>
        <w:rPr>
          <w:rFonts w:cs="Arial"/>
          <w:szCs w:val="20"/>
        </w:rPr>
      </w:pPr>
    </w:p>
    <w:p w14:paraId="7C007641" w14:textId="7F3A0B52" w:rsidR="00400A3C" w:rsidRPr="00B86F9F" w:rsidRDefault="005E12E5" w:rsidP="00DA28AC">
      <w:pPr>
        <w:pStyle w:val="Naslov1"/>
        <w:spacing w:line="0" w:lineRule="atLeast"/>
        <w:rPr>
          <w:rFonts w:cs="Arial"/>
          <w:sz w:val="20"/>
          <w:szCs w:val="20"/>
        </w:rPr>
      </w:pPr>
      <w:bookmarkStart w:id="29" w:name="_Toc336851738"/>
      <w:bookmarkStart w:id="30" w:name="_Toc336851786"/>
      <w:bookmarkStart w:id="31" w:name="_Toc233207185"/>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29"/>
      <w:bookmarkEnd w:id="30"/>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31"/>
    </w:p>
    <w:p w14:paraId="38C58484" w14:textId="77777777" w:rsidR="008E4247" w:rsidRPr="00B86F9F" w:rsidRDefault="008E4247" w:rsidP="00DA28AC">
      <w:pPr>
        <w:spacing w:line="0" w:lineRule="atLeast"/>
        <w:rPr>
          <w:rFonts w:cs="Arial"/>
          <w:szCs w:val="20"/>
        </w:rPr>
      </w:pPr>
    </w:p>
    <w:p w14:paraId="0C7991E6" w14:textId="1B66FE1B" w:rsidR="00400A3C" w:rsidRPr="00B86F9F" w:rsidRDefault="001673C6" w:rsidP="00DA28AC">
      <w:pPr>
        <w:spacing w:line="0" w:lineRule="atLeast"/>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293813B4" w:rsidR="0071261A" w:rsidRDefault="0092570F" w:rsidP="00DA28AC">
      <w:pPr>
        <w:pStyle w:val="Odstavekseznama"/>
        <w:numPr>
          <w:ilvl w:val="0"/>
          <w:numId w:val="4"/>
        </w:numPr>
        <w:spacing w:line="0" w:lineRule="atLeast"/>
        <w:rPr>
          <w:rFonts w:cs="Arial"/>
          <w:szCs w:val="20"/>
        </w:rPr>
      </w:pPr>
      <w:bookmarkStart w:id="32" w:name="_Hlk506530347"/>
      <w:r>
        <w:rPr>
          <w:rFonts w:cs="Arial"/>
          <w:szCs w:val="20"/>
        </w:rPr>
        <w:t>N</w:t>
      </w:r>
      <w:r w:rsidR="00152DCE" w:rsidRPr="00287BD9">
        <w:rPr>
          <w:rFonts w:cs="Arial"/>
          <w:szCs w:val="20"/>
        </w:rPr>
        <w:t>avodil</w:t>
      </w:r>
      <w:r>
        <w:rPr>
          <w:rFonts w:cs="Arial"/>
          <w:szCs w:val="20"/>
        </w:rPr>
        <w:t>a</w:t>
      </w:r>
      <w:r w:rsidR="00400A3C" w:rsidRPr="00287BD9">
        <w:rPr>
          <w:rFonts w:cs="Arial"/>
          <w:szCs w:val="20"/>
        </w:rPr>
        <w:t xml:space="preserve"> </w:t>
      </w:r>
      <w:r w:rsidR="004366F9" w:rsidRPr="00287BD9">
        <w:rPr>
          <w:rFonts w:cs="Arial"/>
          <w:szCs w:val="20"/>
        </w:rPr>
        <w:t>gospodarskim subjektom</w:t>
      </w:r>
      <w:r w:rsidR="00FE1391" w:rsidRPr="00287BD9">
        <w:rPr>
          <w:rFonts w:cs="Arial"/>
          <w:szCs w:val="20"/>
        </w:rPr>
        <w:t xml:space="preserve"> za pripravo ponudbe</w:t>
      </w:r>
      <w:r w:rsidR="00846FFB">
        <w:rPr>
          <w:rFonts w:cs="Arial"/>
          <w:szCs w:val="20"/>
        </w:rPr>
        <w:t>,</w:t>
      </w:r>
    </w:p>
    <w:p w14:paraId="65E82D9C" w14:textId="412DAEC7" w:rsidR="00846FFB" w:rsidRPr="00287BD9" w:rsidRDefault="00846FFB" w:rsidP="00DA28AC">
      <w:pPr>
        <w:pStyle w:val="Odstavekseznama"/>
        <w:numPr>
          <w:ilvl w:val="0"/>
          <w:numId w:val="4"/>
        </w:numPr>
        <w:spacing w:line="0" w:lineRule="atLeast"/>
        <w:rPr>
          <w:rFonts w:cs="Arial"/>
          <w:szCs w:val="20"/>
        </w:rPr>
      </w:pPr>
      <w:r>
        <w:rPr>
          <w:rFonts w:cs="Arial"/>
          <w:szCs w:val="20"/>
        </w:rPr>
        <w:t>Tehnične specifikacije,</w:t>
      </w:r>
    </w:p>
    <w:p w14:paraId="065EFB81" w14:textId="07C72005" w:rsidR="00FA39B4" w:rsidRDefault="00846FFB" w:rsidP="00DA28AC">
      <w:pPr>
        <w:pStyle w:val="Odstavekseznama"/>
        <w:numPr>
          <w:ilvl w:val="0"/>
          <w:numId w:val="4"/>
        </w:numPr>
        <w:spacing w:line="0" w:lineRule="atLeast"/>
        <w:rPr>
          <w:rFonts w:cs="Arial"/>
          <w:szCs w:val="20"/>
        </w:rPr>
      </w:pPr>
      <w:r>
        <w:rPr>
          <w:rFonts w:cs="Arial"/>
          <w:szCs w:val="20"/>
        </w:rPr>
        <w:t>O</w:t>
      </w:r>
      <w:r w:rsidR="00FA39B4" w:rsidRPr="00287BD9">
        <w:rPr>
          <w:rFonts w:cs="Arial"/>
          <w:szCs w:val="20"/>
        </w:rPr>
        <w:t>brazec »ESPD« v elektronski obliki (datoteka XML) - za vse gospodarske subjekte,</w:t>
      </w:r>
    </w:p>
    <w:p w14:paraId="0F37EA0B" w14:textId="2F258C73" w:rsidR="00846FFB" w:rsidRPr="00846FFB" w:rsidRDefault="00846FFB" w:rsidP="00846FFB">
      <w:pPr>
        <w:numPr>
          <w:ilvl w:val="0"/>
          <w:numId w:val="4"/>
        </w:numPr>
        <w:rPr>
          <w:rFonts w:cs="Arial"/>
          <w:szCs w:val="20"/>
        </w:rPr>
      </w:pPr>
      <w:r>
        <w:rPr>
          <w:rFonts w:cs="Arial"/>
          <w:szCs w:val="20"/>
        </w:rPr>
        <w:lastRenderedPageBreak/>
        <w:t>V</w:t>
      </w:r>
      <w:r w:rsidRPr="00CE25FB">
        <w:rPr>
          <w:rFonts w:cs="Arial"/>
          <w:szCs w:val="20"/>
        </w:rPr>
        <w:t xml:space="preserve">zorec </w:t>
      </w:r>
      <w:r>
        <w:rPr>
          <w:rFonts w:cs="Arial"/>
          <w:szCs w:val="20"/>
        </w:rPr>
        <w:t>z</w:t>
      </w:r>
      <w:r w:rsidRPr="00CE25FB">
        <w:rPr>
          <w:rFonts w:cs="Arial"/>
          <w:szCs w:val="20"/>
        </w:rPr>
        <w:t xml:space="preserve">avarovanja za dobro izvedbo </w:t>
      </w:r>
      <w:r>
        <w:rPr>
          <w:rFonts w:cs="Arial"/>
          <w:szCs w:val="20"/>
        </w:rPr>
        <w:t>pogodbenih obveznosti,</w:t>
      </w:r>
    </w:p>
    <w:p w14:paraId="6108F4EB" w14:textId="5D7C939E" w:rsidR="00846FFB" w:rsidRPr="00CE25FB" w:rsidRDefault="00846FFB" w:rsidP="00846FFB">
      <w:pPr>
        <w:numPr>
          <w:ilvl w:val="0"/>
          <w:numId w:val="4"/>
        </w:numPr>
        <w:rPr>
          <w:rFonts w:cs="Arial"/>
          <w:szCs w:val="20"/>
        </w:rPr>
      </w:pPr>
      <w:r>
        <w:rPr>
          <w:rFonts w:cs="Arial"/>
          <w:szCs w:val="20"/>
        </w:rPr>
        <w:t>V</w:t>
      </w:r>
      <w:r w:rsidRPr="00CE25FB">
        <w:rPr>
          <w:rFonts w:cs="Arial"/>
          <w:szCs w:val="20"/>
        </w:rPr>
        <w:t>zorec krovne</w:t>
      </w:r>
      <w:r>
        <w:rPr>
          <w:rFonts w:cs="Arial"/>
          <w:szCs w:val="20"/>
        </w:rPr>
        <w:t xml:space="preserve"> pogodbe</w:t>
      </w:r>
      <w:r w:rsidRPr="00CE25FB">
        <w:rPr>
          <w:rFonts w:cs="Arial"/>
          <w:szCs w:val="20"/>
        </w:rPr>
        <w:t>,</w:t>
      </w:r>
    </w:p>
    <w:p w14:paraId="2FA8D821" w14:textId="77777777" w:rsidR="00846FFB" w:rsidRPr="00CE25FB" w:rsidRDefault="00846FFB" w:rsidP="00846FFB">
      <w:pPr>
        <w:numPr>
          <w:ilvl w:val="0"/>
          <w:numId w:val="4"/>
        </w:numPr>
        <w:rPr>
          <w:rFonts w:cs="Arial"/>
          <w:szCs w:val="20"/>
        </w:rPr>
      </w:pPr>
      <w:r>
        <w:rPr>
          <w:rFonts w:cs="Arial"/>
          <w:szCs w:val="20"/>
        </w:rPr>
        <w:t>V</w:t>
      </w:r>
      <w:r w:rsidRPr="00CE25FB">
        <w:rPr>
          <w:rFonts w:cs="Arial"/>
          <w:szCs w:val="20"/>
        </w:rPr>
        <w:t>zorec posamezne</w:t>
      </w:r>
      <w:r>
        <w:rPr>
          <w:rFonts w:cs="Arial"/>
          <w:szCs w:val="20"/>
        </w:rPr>
        <w:t xml:space="preserve"> pogodbe</w:t>
      </w:r>
      <w:r w:rsidRPr="00CE25FB">
        <w:rPr>
          <w:rFonts w:cs="Arial"/>
          <w:szCs w:val="20"/>
        </w:rPr>
        <w:t>,</w:t>
      </w:r>
    </w:p>
    <w:p w14:paraId="7B782E05" w14:textId="77777777" w:rsidR="00846FFB" w:rsidRPr="00FC702C" w:rsidRDefault="00846FFB" w:rsidP="00846FFB">
      <w:pPr>
        <w:numPr>
          <w:ilvl w:val="0"/>
          <w:numId w:val="4"/>
        </w:numPr>
        <w:rPr>
          <w:rFonts w:cs="Arial"/>
          <w:szCs w:val="20"/>
        </w:rPr>
      </w:pPr>
      <w:r w:rsidRPr="00FC702C">
        <w:rPr>
          <w:rFonts w:cs="Arial"/>
          <w:szCs w:val="20"/>
        </w:rPr>
        <w:t>Seznam posameznih naročnikov,</w:t>
      </w:r>
    </w:p>
    <w:p w14:paraId="4C8A7352" w14:textId="77777777" w:rsidR="00846FFB" w:rsidRPr="00FC702C" w:rsidRDefault="00846FFB" w:rsidP="00846FFB">
      <w:pPr>
        <w:numPr>
          <w:ilvl w:val="0"/>
          <w:numId w:val="4"/>
        </w:numPr>
        <w:rPr>
          <w:rFonts w:cs="Arial"/>
          <w:szCs w:val="20"/>
        </w:rPr>
      </w:pPr>
      <w:r w:rsidRPr="00FC702C">
        <w:rPr>
          <w:rFonts w:cs="Arial"/>
          <w:szCs w:val="20"/>
        </w:rPr>
        <w:t>Seznam lokacij dostave,</w:t>
      </w:r>
    </w:p>
    <w:p w14:paraId="6A0DEC8C" w14:textId="6FDCC8DD" w:rsidR="00846FFB" w:rsidRPr="00846FFB" w:rsidRDefault="00846FFB" w:rsidP="00846FFB">
      <w:pPr>
        <w:numPr>
          <w:ilvl w:val="0"/>
          <w:numId w:val="4"/>
        </w:numPr>
        <w:rPr>
          <w:rFonts w:cs="Arial"/>
          <w:szCs w:val="20"/>
        </w:rPr>
      </w:pPr>
      <w:r w:rsidRPr="00FC702C">
        <w:rPr>
          <w:rFonts w:cs="Arial"/>
          <w:szCs w:val="20"/>
        </w:rPr>
        <w:t>Seznam artiklov s količinami</w:t>
      </w:r>
      <w:r>
        <w:rPr>
          <w:rFonts w:cs="Arial"/>
          <w:szCs w:val="20"/>
        </w:rPr>
        <w:t xml:space="preserve"> in</w:t>
      </w:r>
    </w:p>
    <w:p w14:paraId="72A65F2F" w14:textId="2FA54A3B" w:rsidR="005F6E3F" w:rsidRPr="00B86F9F" w:rsidRDefault="00C211E0" w:rsidP="00DA28AC">
      <w:pPr>
        <w:pStyle w:val="Odstavekseznama"/>
        <w:numPr>
          <w:ilvl w:val="0"/>
          <w:numId w:val="4"/>
        </w:numPr>
        <w:spacing w:line="0" w:lineRule="atLeast"/>
        <w:rPr>
          <w:rFonts w:cs="Arial"/>
          <w:szCs w:val="20"/>
        </w:rPr>
      </w:pPr>
      <w:r>
        <w:rPr>
          <w:rFonts w:cs="Arial"/>
          <w:szCs w:val="20"/>
        </w:rPr>
        <w:t>n</w:t>
      </w:r>
      <w:r w:rsidR="005F6E3F" w:rsidRPr="00B86F9F">
        <w:rPr>
          <w:rFonts w:cs="Arial"/>
          <w:szCs w:val="20"/>
        </w:rPr>
        <w:t>avodila za uporabo</w:t>
      </w:r>
      <w:r w:rsidR="00B16F5B" w:rsidRPr="00B86F9F">
        <w:rPr>
          <w:rFonts w:cs="Arial"/>
          <w:szCs w:val="20"/>
        </w:rPr>
        <w:t xml:space="preserve"> </w:t>
      </w:r>
      <w:r w:rsidR="00B16F5B" w:rsidRPr="00B86F9F">
        <w:rPr>
          <w:rFonts w:cs="Arial"/>
          <w:bCs/>
          <w:szCs w:val="20"/>
        </w:rPr>
        <w:t>informacijskega sistema e-JN: PONUDNIKI</w:t>
      </w:r>
      <w:r w:rsidR="005F6E3F" w:rsidRPr="00B86F9F">
        <w:rPr>
          <w:rFonts w:cs="Arial"/>
          <w:szCs w:val="20"/>
        </w:rPr>
        <w:t xml:space="preserve">, objavljena na naslovu: </w:t>
      </w:r>
    </w:p>
    <w:p w14:paraId="36857340" w14:textId="0412B389" w:rsidR="00287238" w:rsidRPr="00B86F9F" w:rsidRDefault="00B16F5B" w:rsidP="00DA28AC">
      <w:pPr>
        <w:pStyle w:val="Odstavekseznama"/>
        <w:spacing w:line="0" w:lineRule="atLeast"/>
        <w:ind w:left="835"/>
        <w:rPr>
          <w:rStyle w:val="Hiperpovezava"/>
          <w:rFonts w:cs="Arial"/>
          <w:szCs w:val="20"/>
        </w:rPr>
      </w:pPr>
      <w:hyperlink r:id="rId15" w:history="1">
        <w:r w:rsidRPr="00B86F9F">
          <w:rPr>
            <w:rStyle w:val="Hiperpovezava"/>
            <w:rFonts w:cs="Arial"/>
            <w:szCs w:val="20"/>
          </w:rPr>
          <w:t>https://ejn.gov.si/</w:t>
        </w:r>
      </w:hyperlink>
      <w:r w:rsidR="00846FFB">
        <w:t>.</w:t>
      </w:r>
    </w:p>
    <w:p w14:paraId="06C1973C" w14:textId="16D92A3C" w:rsidR="00094893" w:rsidRDefault="00094893" w:rsidP="00DA28AC">
      <w:pPr>
        <w:spacing w:line="0" w:lineRule="atLeast"/>
        <w:rPr>
          <w:rFonts w:eastAsia="Times New Roman" w:cs="Arial"/>
          <w:bCs/>
          <w:szCs w:val="20"/>
        </w:rPr>
      </w:pPr>
    </w:p>
    <w:p w14:paraId="481C0886" w14:textId="77777777" w:rsidR="00C020DF" w:rsidRPr="00B86F9F" w:rsidRDefault="00C020DF" w:rsidP="00DA28AC">
      <w:pPr>
        <w:spacing w:line="0" w:lineRule="atLeast"/>
        <w:rPr>
          <w:rFonts w:eastAsia="Times New Roman" w:cs="Arial"/>
          <w:bCs/>
          <w:szCs w:val="20"/>
        </w:rPr>
      </w:pPr>
    </w:p>
    <w:p w14:paraId="3C2746BD" w14:textId="25B77121" w:rsidR="002B330E" w:rsidRPr="00B86F9F" w:rsidRDefault="002B330E" w:rsidP="00DA28AC">
      <w:pPr>
        <w:pStyle w:val="Naslov1"/>
        <w:spacing w:line="0" w:lineRule="atLeast"/>
        <w:rPr>
          <w:rFonts w:cs="Arial"/>
          <w:sz w:val="20"/>
          <w:szCs w:val="20"/>
        </w:rPr>
      </w:pPr>
      <w:bookmarkStart w:id="33" w:name="_Toc233207186"/>
      <w:bookmarkEnd w:id="32"/>
      <w:r w:rsidRPr="00B86F9F">
        <w:rPr>
          <w:rFonts w:cs="Arial"/>
          <w:sz w:val="20"/>
          <w:szCs w:val="20"/>
        </w:rPr>
        <w:t>UGOTAVLJANJE SPOSOBNOSTI</w:t>
      </w:r>
      <w:bookmarkEnd w:id="33"/>
    </w:p>
    <w:p w14:paraId="097BCE1E" w14:textId="0F5DADEA" w:rsidR="007F28C2" w:rsidRPr="00B86F9F" w:rsidRDefault="007F28C2" w:rsidP="00DA28AC">
      <w:pPr>
        <w:spacing w:line="0" w:lineRule="atLeast"/>
        <w:rPr>
          <w:rFonts w:cs="Arial"/>
          <w:szCs w:val="20"/>
        </w:rPr>
      </w:pPr>
    </w:p>
    <w:p w14:paraId="5C62C1EB" w14:textId="77777777" w:rsidR="002472AF" w:rsidRPr="00B86F9F" w:rsidRDefault="002472AF" w:rsidP="00DA28AC">
      <w:pPr>
        <w:pStyle w:val="Naslov2"/>
        <w:keepLines w:val="0"/>
        <w:spacing w:line="0" w:lineRule="atLeast"/>
        <w:ind w:left="567" w:hanging="567"/>
        <w:rPr>
          <w:rFonts w:cs="Arial"/>
          <w:szCs w:val="20"/>
        </w:rPr>
      </w:pPr>
      <w:bookmarkStart w:id="34" w:name="_Toc518638645"/>
      <w:bookmarkStart w:id="35" w:name="_Hlk515263092"/>
      <w:bookmarkStart w:id="36" w:name="_Toc233207187"/>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4"/>
      <w:bookmarkEnd w:id="36"/>
      <w:r w:rsidRPr="00B86F9F">
        <w:rPr>
          <w:rFonts w:cs="Arial"/>
          <w:szCs w:val="20"/>
        </w:rPr>
        <w:t xml:space="preserve"> </w:t>
      </w:r>
    </w:p>
    <w:bookmarkEnd w:id="35"/>
    <w:p w14:paraId="1B267D89" w14:textId="77777777" w:rsidR="002472AF" w:rsidRPr="00B86F9F" w:rsidRDefault="002472AF" w:rsidP="00DA28AC">
      <w:pPr>
        <w:spacing w:line="0" w:lineRule="atLeast"/>
        <w:rPr>
          <w:rFonts w:eastAsia="Times New Roman" w:cs="Arial"/>
          <w:szCs w:val="20"/>
          <w:lang w:eastAsia="sl-SI"/>
        </w:rPr>
      </w:pPr>
    </w:p>
    <w:p w14:paraId="53B63268" w14:textId="7D114142" w:rsidR="002472AF" w:rsidRPr="00B86F9F" w:rsidRDefault="002472AF" w:rsidP="00DA28AC">
      <w:pPr>
        <w:spacing w:line="0" w:lineRule="atLeast"/>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DA28AC">
      <w:pPr>
        <w:spacing w:line="0" w:lineRule="atLeast"/>
        <w:rPr>
          <w:rFonts w:cs="Arial"/>
          <w:szCs w:val="20"/>
        </w:rPr>
      </w:pPr>
    </w:p>
    <w:p w14:paraId="3D68AA8B" w14:textId="262756B9" w:rsidR="00AC533E" w:rsidRPr="008142BA" w:rsidRDefault="00A05188" w:rsidP="00DA28AC">
      <w:pPr>
        <w:spacing w:line="0" w:lineRule="atLeast"/>
        <w:rPr>
          <w:rFonts w:eastAsia="Times New Roman" w:cs="Arial"/>
          <w:szCs w:val="20"/>
        </w:rPr>
      </w:pPr>
      <w:r w:rsidRPr="008142BA">
        <w:rPr>
          <w:rFonts w:cs="Arial"/>
          <w:szCs w:val="20"/>
        </w:rPr>
        <w:t>Ob predložitvi ponudbe bo naročnik namesto potrdil, ki jih izdajajo javni organi ali tretje osebe, kot predhodni dokaz v zvezi s točk</w:t>
      </w:r>
      <w:r w:rsidR="001012A8">
        <w:rPr>
          <w:rFonts w:cs="Arial"/>
          <w:szCs w:val="20"/>
        </w:rPr>
        <w:t>o 1</w:t>
      </w:r>
      <w:r w:rsidR="00AC533E" w:rsidRPr="008142BA">
        <w:rPr>
          <w:rFonts w:eastAsia="Times New Roman" w:cs="Arial"/>
          <w:szCs w:val="20"/>
        </w:rPr>
        <w:t xml:space="preserve">0.1.1 (Razlogi za izključitev) </w:t>
      </w:r>
      <w:r w:rsidRPr="008142BA">
        <w:rPr>
          <w:rFonts w:cs="Arial"/>
          <w:szCs w:val="20"/>
        </w:rPr>
        <w:t>teh navodil sprejel ESPD</w:t>
      </w:r>
      <w:r w:rsidR="0028502B">
        <w:rPr>
          <w:rFonts w:cs="Arial"/>
          <w:szCs w:val="20"/>
        </w:rPr>
        <w:t>.</w:t>
      </w:r>
      <w:r w:rsidRPr="008142BA">
        <w:rPr>
          <w:rFonts w:cs="Arial"/>
          <w:szCs w:val="20"/>
        </w:rPr>
        <w:t xml:space="preserve"> Naročnik bo lahko kadarkoli med postopkom ponudnike pozval, da predložijo vsa dokazila ali del dokazil v zvezi z navedbami v ESPD.</w:t>
      </w:r>
      <w:r w:rsidR="00AC533E" w:rsidRPr="008142BA">
        <w:rPr>
          <w:rFonts w:cs="Arial"/>
          <w:szCs w:val="20"/>
        </w:rPr>
        <w:t xml:space="preserve"> </w:t>
      </w:r>
    </w:p>
    <w:p w14:paraId="0408FA1F" w14:textId="73636791" w:rsidR="00A05188" w:rsidRPr="0019462F" w:rsidRDefault="00A05188" w:rsidP="00DA28AC">
      <w:pPr>
        <w:spacing w:line="0" w:lineRule="atLeast"/>
        <w:rPr>
          <w:rFonts w:cs="Arial"/>
          <w:szCs w:val="20"/>
        </w:rPr>
      </w:pPr>
    </w:p>
    <w:p w14:paraId="2EF5CEBD" w14:textId="682B468D" w:rsidR="00FA39B4" w:rsidRPr="00B86F9F" w:rsidRDefault="00FA39B4" w:rsidP="00DA28AC">
      <w:pPr>
        <w:spacing w:line="0" w:lineRule="atLeast"/>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DA28AC">
      <w:pPr>
        <w:spacing w:line="0" w:lineRule="atLeast"/>
        <w:rPr>
          <w:rFonts w:eastAsia="Times New Roman" w:cs="Arial"/>
          <w:szCs w:val="20"/>
        </w:rPr>
      </w:pPr>
    </w:p>
    <w:p w14:paraId="21FA73F9"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DA28AC">
      <w:pPr>
        <w:spacing w:line="0" w:lineRule="atLeast"/>
        <w:rPr>
          <w:rFonts w:eastAsia="Times New Roman" w:cs="Arial"/>
          <w:szCs w:val="20"/>
        </w:rPr>
      </w:pPr>
    </w:p>
    <w:p w14:paraId="4F5B0AD1" w14:textId="405B846D"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DA28AC">
      <w:pPr>
        <w:spacing w:line="0" w:lineRule="atLeast"/>
        <w:rPr>
          <w:rFonts w:eastAsia="Times New Roman" w:cs="Arial"/>
          <w:szCs w:val="20"/>
        </w:rPr>
      </w:pPr>
    </w:p>
    <w:p w14:paraId="03E7A4B5"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DA28AC">
      <w:pPr>
        <w:spacing w:line="0" w:lineRule="atLeast"/>
        <w:rPr>
          <w:rFonts w:eastAsia="Times New Roman" w:cs="Arial"/>
          <w:szCs w:val="20"/>
        </w:rPr>
      </w:pPr>
    </w:p>
    <w:p w14:paraId="5112A848" w14:textId="62C0FB1C" w:rsidR="00072584" w:rsidRPr="00B86F9F" w:rsidRDefault="00072584" w:rsidP="00DA28AC">
      <w:pPr>
        <w:spacing w:line="0" w:lineRule="atLeast"/>
        <w:rPr>
          <w:rFonts w:eastAsia="Times New Roman" w:cs="Arial"/>
          <w:szCs w:val="20"/>
        </w:rPr>
      </w:pPr>
      <w:r w:rsidRPr="00B86F9F">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B86F9F" w:rsidRDefault="00D90E27" w:rsidP="00DA28AC">
      <w:pPr>
        <w:spacing w:line="0" w:lineRule="atLeast"/>
        <w:rPr>
          <w:rFonts w:eastAsia="Times New Roman" w:cs="Arial"/>
          <w:szCs w:val="20"/>
        </w:rPr>
      </w:pPr>
    </w:p>
    <w:p w14:paraId="54957C4C" w14:textId="7E9EAA70" w:rsidR="005401AD" w:rsidRPr="00017C77" w:rsidRDefault="00072584" w:rsidP="00DA28AC">
      <w:pPr>
        <w:spacing w:line="0" w:lineRule="atLeast"/>
        <w:rPr>
          <w:rFonts w:eastAsia="Times New Roman" w:cs="Arial"/>
          <w:szCs w:val="20"/>
        </w:rPr>
      </w:pPr>
      <w:r w:rsidRPr="00017C77">
        <w:rPr>
          <w:rFonts w:eastAsia="Times New Roman" w:cs="Arial"/>
          <w:szCs w:val="20"/>
        </w:rPr>
        <w:t xml:space="preserve">Za skupne ponudbe je potrebno </w:t>
      </w:r>
      <w:r w:rsidRPr="00F33990">
        <w:rPr>
          <w:rFonts w:eastAsia="Times New Roman" w:cs="Arial"/>
          <w:szCs w:val="20"/>
        </w:rPr>
        <w:t>upoštevati točk</w:t>
      </w:r>
      <w:r w:rsidR="0028502B" w:rsidRPr="00F33990">
        <w:rPr>
          <w:rFonts w:eastAsia="Times New Roman" w:cs="Arial"/>
          <w:szCs w:val="20"/>
        </w:rPr>
        <w:t>o</w:t>
      </w:r>
      <w:r w:rsidRPr="00F33990">
        <w:rPr>
          <w:rFonts w:eastAsia="Times New Roman" w:cs="Arial"/>
          <w:szCs w:val="20"/>
        </w:rPr>
        <w:t xml:space="preserve"> 1</w:t>
      </w:r>
      <w:r w:rsidR="00367A6C" w:rsidRPr="00F33990">
        <w:rPr>
          <w:rFonts w:eastAsia="Times New Roman" w:cs="Arial"/>
          <w:szCs w:val="20"/>
        </w:rPr>
        <w:t>2</w:t>
      </w:r>
      <w:r w:rsidRPr="00F33990">
        <w:rPr>
          <w:rFonts w:eastAsia="Times New Roman" w:cs="Arial"/>
          <w:szCs w:val="20"/>
        </w:rPr>
        <w:t>.3.1 (Skupna ponudba) teh navodil</w:t>
      </w:r>
      <w:r w:rsidR="00435DD0" w:rsidRPr="00F33990">
        <w:rPr>
          <w:rFonts w:eastAsia="Times New Roman" w:cs="Arial"/>
          <w:szCs w:val="20"/>
        </w:rPr>
        <w:t>.</w:t>
      </w:r>
      <w:r w:rsidR="005401AD" w:rsidRPr="00017C77">
        <w:rPr>
          <w:rFonts w:eastAsia="Times New Roman" w:cs="Arial"/>
          <w:szCs w:val="20"/>
        </w:rPr>
        <w:t xml:space="preserve"> </w:t>
      </w:r>
    </w:p>
    <w:p w14:paraId="006B5EC9" w14:textId="77777777" w:rsidR="00072584" w:rsidRPr="00017C77" w:rsidRDefault="00072584" w:rsidP="00DA28AC">
      <w:pPr>
        <w:spacing w:line="0" w:lineRule="atLeast"/>
        <w:rPr>
          <w:rFonts w:cs="Arial"/>
          <w:szCs w:val="20"/>
        </w:rPr>
      </w:pPr>
    </w:p>
    <w:p w14:paraId="339EE300" w14:textId="127787F9" w:rsidR="002472AF" w:rsidRPr="00B86F9F" w:rsidRDefault="002472AF" w:rsidP="00DA28AC">
      <w:pPr>
        <w:pStyle w:val="Naslov3"/>
        <w:keepLines w:val="0"/>
        <w:spacing w:line="0" w:lineRule="atLeast"/>
        <w:rPr>
          <w:rFonts w:cs="Arial"/>
          <w:i/>
          <w:szCs w:val="20"/>
          <w:lang w:eastAsia="sl-SI"/>
        </w:rPr>
      </w:pPr>
      <w:bookmarkStart w:id="37" w:name="_Toc77661569"/>
      <w:bookmarkStart w:id="38" w:name="_Toc518638646"/>
      <w:bookmarkStart w:id="39" w:name="_Toc233207188"/>
      <w:bookmarkEnd w:id="37"/>
      <w:r w:rsidRPr="00B86F9F">
        <w:rPr>
          <w:rFonts w:cs="Arial"/>
          <w:i/>
          <w:szCs w:val="20"/>
          <w:lang w:eastAsia="sl-SI"/>
        </w:rPr>
        <w:t>Razlogi za izključitev</w:t>
      </w:r>
      <w:bookmarkEnd w:id="38"/>
      <w:bookmarkEnd w:id="39"/>
    </w:p>
    <w:p w14:paraId="71775794" w14:textId="77777777" w:rsidR="002472AF" w:rsidRPr="00B86F9F" w:rsidRDefault="002472AF" w:rsidP="00DA28AC">
      <w:pPr>
        <w:spacing w:line="0" w:lineRule="atLeast"/>
        <w:rPr>
          <w:rFonts w:eastAsia="Times New Roman" w:cs="Arial"/>
          <w:szCs w:val="20"/>
          <w:lang w:eastAsia="sl-SI"/>
        </w:rPr>
      </w:pPr>
    </w:p>
    <w:p w14:paraId="6A7CAC32" w14:textId="77777777" w:rsidR="00DA0347" w:rsidRPr="00B86F9F" w:rsidRDefault="00DA0347" w:rsidP="00DA28AC">
      <w:pPr>
        <w:spacing w:line="0" w:lineRule="atLeast"/>
        <w:rPr>
          <w:rFonts w:cs="Arial"/>
          <w:szCs w:val="20"/>
        </w:rPr>
      </w:pPr>
      <w:r w:rsidRPr="00B86F9F">
        <w:rPr>
          <w:rFonts w:cs="Arial"/>
          <w:szCs w:val="20"/>
        </w:rPr>
        <w:t xml:space="preserve">Naročnik bo izključil gospodarski subjekt v primeru obstoja kateregakoli od v tej točki navedenih primerov, in sicer: </w:t>
      </w:r>
    </w:p>
    <w:p w14:paraId="4BE6E217" w14:textId="77777777" w:rsidR="00DA0347" w:rsidRPr="00B86F9F" w:rsidRDefault="00DA0347" w:rsidP="00DA28AC">
      <w:pPr>
        <w:spacing w:line="0" w:lineRule="atLeast"/>
        <w:rPr>
          <w:rFonts w:cs="Arial"/>
          <w:szCs w:val="20"/>
        </w:rPr>
      </w:pPr>
    </w:p>
    <w:p w14:paraId="737C63B8" w14:textId="5BC81BB0" w:rsidR="00DA0347" w:rsidRPr="00B86F9F" w:rsidRDefault="001F78E1" w:rsidP="00DA28AC">
      <w:pPr>
        <w:numPr>
          <w:ilvl w:val="0"/>
          <w:numId w:val="8"/>
        </w:numPr>
        <w:spacing w:line="0" w:lineRule="atLeast"/>
        <w:rPr>
          <w:rFonts w:eastAsia="Times New Roman" w:cs="Arial"/>
          <w:szCs w:val="20"/>
          <w:lang w:eastAsia="sl-SI"/>
        </w:rPr>
      </w:pPr>
      <w:bookmarkStart w:id="40" w:name="_Hlk525652994"/>
      <w:r w:rsidRPr="00B86F9F">
        <w:rPr>
          <w:rFonts w:eastAsia="Times New Roman" w:cs="Arial"/>
          <w:szCs w:val="20"/>
          <w:lang w:eastAsia="sl-SI"/>
        </w:rPr>
        <w:t>Č</w:t>
      </w:r>
      <w:r w:rsidR="00DA0347" w:rsidRPr="00B86F9F">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40"/>
      <w:r w:rsidR="00E51C52" w:rsidRPr="00B86F9F">
        <w:rPr>
          <w:rFonts w:eastAsia="Times New Roman" w:cs="Arial"/>
          <w:szCs w:val="20"/>
          <w:lang w:eastAsia="sl-SI"/>
        </w:rPr>
        <w:t xml:space="preserve">,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w:t>
      </w:r>
      <w:r w:rsidR="00E51C52" w:rsidRPr="00B86F9F">
        <w:rPr>
          <w:rFonts w:eastAsia="Times New Roman" w:cs="Arial"/>
          <w:szCs w:val="20"/>
          <w:lang w:eastAsia="sl-SI"/>
        </w:rPr>
        <w:lastRenderedPageBreak/>
        <w:t>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60A821C" w14:textId="77777777" w:rsidR="00DA0347" w:rsidRPr="00B86F9F" w:rsidRDefault="00DA0347" w:rsidP="00DA28AC">
      <w:pPr>
        <w:spacing w:line="0" w:lineRule="atLeast"/>
        <w:ind w:left="567"/>
        <w:rPr>
          <w:rFonts w:eastAsia="Times New Roman" w:cs="Arial"/>
          <w:szCs w:val="20"/>
          <w:lang w:eastAsia="sl-SI"/>
        </w:rPr>
      </w:pPr>
    </w:p>
    <w:p w14:paraId="5C2E0DD0"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3A0BF46F" w:rsidR="00DA0347" w:rsidRPr="00B86F9F" w:rsidRDefault="00DA0347" w:rsidP="00DA28AC">
      <w:pPr>
        <w:spacing w:line="0" w:lineRule="atLeast"/>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7D40B9" w:rsidRPr="00B86F9F">
        <w:rPr>
          <w:rFonts w:eastAsia="Times New Roman" w:cs="Arial"/>
          <w:bCs/>
          <w:szCs w:val="20"/>
          <w:lang w:eastAsia="sl-SI"/>
        </w:rPr>
        <w:t>samočiščenje</w:t>
      </w:r>
      <w:proofErr w:type="spellEnd"/>
      <w:r w:rsidR="007D40B9" w:rsidRPr="00B86F9F">
        <w:rPr>
          <w:rFonts w:eastAsia="Times New Roman" w:cs="Arial"/>
          <w:bCs/>
          <w:szCs w:val="20"/>
          <w:lang w:eastAsia="sl-SI"/>
        </w:rPr>
        <w:t>")?« v polje »Prosimo opišite jih*« napišete kršitve in ukrepe, s katerimi lahko dokažete svojo zanesljivost kljub obstoju razlogov za izključitev.</w:t>
      </w:r>
    </w:p>
    <w:p w14:paraId="34812A69" w14:textId="1C21E71D" w:rsidR="0071338E" w:rsidRPr="00B86F9F" w:rsidRDefault="0071338E" w:rsidP="00DA28AC">
      <w:pPr>
        <w:spacing w:line="0" w:lineRule="atLeast"/>
        <w:ind w:left="567"/>
        <w:rPr>
          <w:rFonts w:eastAsia="Times New Roman" w:cs="Arial"/>
          <w:bCs/>
          <w:szCs w:val="20"/>
          <w:lang w:eastAsia="sl-SI"/>
        </w:rPr>
      </w:pPr>
      <w:r w:rsidRPr="00B86F9F">
        <w:rPr>
          <w:rFonts w:eastAsia="Times New Roman" w:cs="Arial"/>
          <w:bCs/>
          <w:szCs w:val="20"/>
          <w:lang w:eastAsia="sl-SI"/>
        </w:rPr>
        <w:t>in</w:t>
      </w:r>
    </w:p>
    <w:p w14:paraId="597D8ADE" w14:textId="6F32DFA1" w:rsidR="0071338E" w:rsidRPr="00B86F9F" w:rsidRDefault="0071338E" w:rsidP="00DA28AC">
      <w:pPr>
        <w:spacing w:line="0" w:lineRule="atLeast"/>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0454057" w14:textId="77777777" w:rsidR="0071338E" w:rsidRPr="00B86F9F" w:rsidRDefault="0071338E" w:rsidP="00DA28AC">
      <w:pPr>
        <w:spacing w:line="0" w:lineRule="atLeast"/>
        <w:ind w:left="567"/>
        <w:rPr>
          <w:rFonts w:eastAsia="Times New Roman" w:cs="Arial"/>
          <w:szCs w:val="20"/>
          <w:lang w:eastAsia="sl-SI"/>
        </w:rPr>
      </w:pPr>
      <w:r w:rsidRPr="00B86F9F">
        <w:rPr>
          <w:rFonts w:eastAsia="Times New Roman" w:cs="Arial"/>
          <w:szCs w:val="20"/>
          <w:lang w:eastAsia="sl-SI"/>
        </w:rPr>
        <w:t>in</w:t>
      </w:r>
    </w:p>
    <w:p w14:paraId="3BC20D57" w14:textId="56705502" w:rsidR="0071338E" w:rsidRPr="00B86F9F" w:rsidRDefault="00CF3025" w:rsidP="00DA28AC">
      <w:pPr>
        <w:spacing w:line="0" w:lineRule="atLeast"/>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28AC">
      <w:pPr>
        <w:spacing w:line="0" w:lineRule="atLeast"/>
        <w:ind w:left="567"/>
        <w:rPr>
          <w:rFonts w:eastAsia="Times New Roman" w:cs="Arial"/>
          <w:b/>
          <w:szCs w:val="20"/>
          <w:lang w:eastAsia="sl-SI"/>
        </w:rPr>
      </w:pPr>
    </w:p>
    <w:p w14:paraId="125E8988"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DA28AC">
      <w:pPr>
        <w:spacing w:line="0" w:lineRule="atLeast"/>
        <w:ind w:left="567"/>
        <w:rPr>
          <w:rFonts w:eastAsia="Times New Roman" w:cs="Arial"/>
          <w:szCs w:val="20"/>
          <w:lang w:eastAsia="sl-SI"/>
        </w:rPr>
      </w:pPr>
    </w:p>
    <w:p w14:paraId="4E9D785C"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DA28AC">
      <w:pPr>
        <w:spacing w:line="0" w:lineRule="atLeast"/>
        <w:ind w:left="567"/>
        <w:rPr>
          <w:rFonts w:eastAsia="Times New Roman" w:cs="Arial"/>
          <w:szCs w:val="20"/>
          <w:lang w:eastAsia="sl-SI"/>
        </w:rPr>
      </w:pPr>
    </w:p>
    <w:p w14:paraId="6954207A"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86F9F">
        <w:rPr>
          <w:rFonts w:eastAsia="Times New Roman" w:cs="Arial"/>
          <w:szCs w:val="20"/>
          <w:lang w:eastAsia="sl-SI"/>
        </w:rPr>
        <w:t>predkvalifikacijski</w:t>
      </w:r>
      <w:proofErr w:type="spellEnd"/>
      <w:r w:rsidRPr="00B86F9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B86F9F" w:rsidRDefault="00DA0347" w:rsidP="00DA28AC">
      <w:pPr>
        <w:spacing w:line="0" w:lineRule="atLeast"/>
        <w:rPr>
          <w:rFonts w:eastAsia="Times New Roman" w:cs="Arial"/>
          <w:szCs w:val="20"/>
          <w:highlight w:val="yellow"/>
          <w:lang w:eastAsia="sl-SI"/>
        </w:rPr>
      </w:pPr>
    </w:p>
    <w:p w14:paraId="786054EB" w14:textId="6904659B" w:rsidR="00B45D96" w:rsidRPr="00B86F9F" w:rsidRDefault="005B1210" w:rsidP="00DA28AC">
      <w:pPr>
        <w:pStyle w:val="Odstavekseznama"/>
        <w:numPr>
          <w:ilvl w:val="0"/>
          <w:numId w:val="8"/>
        </w:numPr>
        <w:spacing w:line="0" w:lineRule="atLeast"/>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77777777" w:rsidR="003D5909" w:rsidRPr="00B86F9F" w:rsidRDefault="003D5909" w:rsidP="00DA28AC">
      <w:pPr>
        <w:spacing w:line="0" w:lineRule="atLeast"/>
        <w:ind w:left="567"/>
        <w:rPr>
          <w:rFonts w:eastAsia="Times New Roman" w:cs="Arial"/>
          <w:szCs w:val="20"/>
          <w:lang w:eastAsia="sl-SI"/>
        </w:rPr>
      </w:pPr>
    </w:p>
    <w:p w14:paraId="5DE62512" w14:textId="77777777" w:rsidR="00DA0347" w:rsidRPr="00B86F9F" w:rsidRDefault="00DA0347" w:rsidP="00DA28AC">
      <w:pPr>
        <w:spacing w:line="0" w:lineRule="atLeast"/>
        <w:ind w:left="567"/>
        <w:rPr>
          <w:rFonts w:eastAsia="Times New Roman" w:cs="Arial"/>
          <w:b/>
          <w:szCs w:val="20"/>
          <w:lang w:eastAsia="sl-SI"/>
        </w:rPr>
      </w:pPr>
      <w:bookmarkStart w:id="41" w:name="_Hlk503876282"/>
      <w:r w:rsidRPr="00B86F9F">
        <w:rPr>
          <w:rFonts w:eastAsia="Times New Roman" w:cs="Arial"/>
          <w:b/>
          <w:szCs w:val="20"/>
          <w:lang w:eastAsia="sl-SI"/>
        </w:rPr>
        <w:t>DOKAZILO:</w:t>
      </w:r>
    </w:p>
    <w:p w14:paraId="6128FF53"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1"/>
    <w:p w14:paraId="7CD8008B" w14:textId="77777777" w:rsidR="00DA0347" w:rsidRPr="00B86F9F" w:rsidRDefault="00DA0347" w:rsidP="00DA28AC">
      <w:pPr>
        <w:spacing w:line="0" w:lineRule="atLeast"/>
        <w:ind w:left="567"/>
        <w:rPr>
          <w:rFonts w:eastAsia="Times New Roman" w:cs="Arial"/>
          <w:szCs w:val="20"/>
          <w:lang w:eastAsia="sl-SI"/>
        </w:rPr>
      </w:pPr>
    </w:p>
    <w:p w14:paraId="7B99BB85" w14:textId="77777777" w:rsidR="00887855" w:rsidRPr="00B86F9F" w:rsidRDefault="00887855" w:rsidP="00DA28AC">
      <w:pPr>
        <w:numPr>
          <w:ilvl w:val="0"/>
          <w:numId w:val="8"/>
        </w:numPr>
        <w:spacing w:line="0" w:lineRule="atLeast"/>
        <w:rPr>
          <w:rFonts w:eastAsia="Times New Roman" w:cs="Arial"/>
          <w:szCs w:val="20"/>
          <w:lang w:eastAsia="sl-SI"/>
        </w:rPr>
      </w:pPr>
      <w:r w:rsidRPr="00B86F9F">
        <w:rPr>
          <w:rFonts w:eastAsia="Times New Roman" w:cs="Arial"/>
          <w:szCs w:val="20"/>
          <w:lang w:eastAsia="sl-SI"/>
        </w:rPr>
        <w:t xml:space="preserve">Če pri preverjanju ugotovi, da je gospodarski subjekt na dan, ko poteče rok za oddajo ponudb, izločen iz postopkov oddaje javnih naročil zaradi uvrstitve v evidenco gospodarskih subjektov z </w:t>
      </w:r>
      <w:r w:rsidRPr="00B86F9F">
        <w:rPr>
          <w:rFonts w:eastAsia="Times New Roman" w:cs="Arial"/>
          <w:szCs w:val="20"/>
          <w:lang w:eastAsia="sl-SI"/>
        </w:rPr>
        <w:lastRenderedPageBreak/>
        <w:t>izrečenimi stranskimi sankcijami izločitve iz postopkov javnega naročanja iz a) točke četrtega odstavka 75. člena ZJN-3.</w:t>
      </w:r>
    </w:p>
    <w:p w14:paraId="7AA11BD7" w14:textId="77777777" w:rsidR="00DA0347" w:rsidRPr="00B86F9F" w:rsidRDefault="00DA0347" w:rsidP="00DA28AC">
      <w:pPr>
        <w:spacing w:line="0" w:lineRule="atLeast"/>
        <w:ind w:left="567"/>
        <w:rPr>
          <w:rFonts w:eastAsia="Times New Roman" w:cs="Arial"/>
          <w:szCs w:val="20"/>
          <w:lang w:eastAsia="sl-SI"/>
        </w:rPr>
      </w:pPr>
    </w:p>
    <w:p w14:paraId="11B5F15B"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DOKAZILO:</w:t>
      </w:r>
    </w:p>
    <w:p w14:paraId="0BF8F96B"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B86F9F" w:rsidRDefault="00DA0347" w:rsidP="00DA28AC">
      <w:pPr>
        <w:spacing w:line="0" w:lineRule="atLeast"/>
        <w:ind w:left="567"/>
        <w:rPr>
          <w:rFonts w:eastAsia="Times New Roman" w:cs="Arial"/>
          <w:szCs w:val="20"/>
          <w:lang w:eastAsia="sl-SI"/>
        </w:rPr>
      </w:pPr>
    </w:p>
    <w:p w14:paraId="0DA22968" w14:textId="30E686D5" w:rsidR="00E21ABF" w:rsidRPr="00B86F9F" w:rsidRDefault="00E21ABF" w:rsidP="00DA28AC">
      <w:pPr>
        <w:pStyle w:val="Odstavekseznama"/>
        <w:numPr>
          <w:ilvl w:val="0"/>
          <w:numId w:val="8"/>
        </w:numPr>
        <w:tabs>
          <w:tab w:val="clear" w:pos="510"/>
        </w:tabs>
        <w:spacing w:line="0" w:lineRule="atLeast"/>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B86F9F" w:rsidRDefault="00E21ABF" w:rsidP="00DA28AC">
      <w:pPr>
        <w:pStyle w:val="Odstavekseznama"/>
        <w:spacing w:line="0" w:lineRule="atLeast"/>
        <w:ind w:left="0"/>
        <w:rPr>
          <w:rFonts w:cs="Arial"/>
          <w:szCs w:val="20"/>
        </w:rPr>
      </w:pPr>
    </w:p>
    <w:p w14:paraId="2BC48066" w14:textId="77777777" w:rsidR="00E21ABF" w:rsidRPr="00B86F9F" w:rsidRDefault="00E21ABF" w:rsidP="00DA28AC">
      <w:pPr>
        <w:spacing w:line="0" w:lineRule="atLeast"/>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Pr="00B86F9F" w:rsidRDefault="00DA0347" w:rsidP="00DA28AC">
      <w:pPr>
        <w:spacing w:line="0" w:lineRule="atLeast"/>
        <w:ind w:left="567"/>
        <w:rPr>
          <w:rFonts w:eastAsia="Times New Roman" w:cs="Arial"/>
          <w:szCs w:val="20"/>
          <w:highlight w:val="yellow"/>
          <w:lang w:eastAsia="sl-SI"/>
        </w:rPr>
      </w:pPr>
    </w:p>
    <w:p w14:paraId="3E34447D" w14:textId="77777777" w:rsidR="00F22F7A" w:rsidRPr="00B86F9F" w:rsidRDefault="00F22F7A" w:rsidP="00DA28AC">
      <w:pPr>
        <w:spacing w:line="0" w:lineRule="atLeast"/>
        <w:ind w:left="567"/>
        <w:rPr>
          <w:rFonts w:eastAsia="Times New Roman" w:cs="Arial"/>
          <w:b/>
          <w:bCs/>
          <w:szCs w:val="20"/>
          <w:lang w:eastAsia="sl-SI"/>
        </w:rPr>
      </w:pPr>
      <w:r w:rsidRPr="00B86F9F">
        <w:rPr>
          <w:rFonts w:eastAsia="Times New Roman" w:cs="Arial"/>
          <w:b/>
          <w:bCs/>
          <w:szCs w:val="20"/>
          <w:lang w:eastAsia="sl-SI"/>
        </w:rPr>
        <w:t>DOKAZILO:</w:t>
      </w:r>
    </w:p>
    <w:p w14:paraId="55D8BDBA" w14:textId="76343A8F" w:rsidR="00DA0347" w:rsidRPr="00B86F9F" w:rsidRDefault="00F22F7A" w:rsidP="00DA28AC">
      <w:pPr>
        <w:spacing w:line="0" w:lineRule="atLeast"/>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DA28AC">
      <w:pPr>
        <w:spacing w:line="0" w:lineRule="atLeast"/>
        <w:ind w:left="567"/>
        <w:rPr>
          <w:rFonts w:eastAsia="Times New Roman" w:cs="Arial"/>
          <w:szCs w:val="20"/>
          <w:lang w:eastAsia="sl-SI"/>
        </w:rPr>
      </w:pPr>
    </w:p>
    <w:p w14:paraId="76F35C30" w14:textId="6BFF405D" w:rsidR="00DA0347" w:rsidRPr="00B86F9F" w:rsidRDefault="003953ED" w:rsidP="00DA28AC">
      <w:pPr>
        <w:pStyle w:val="Odstavekseznama"/>
        <w:numPr>
          <w:ilvl w:val="0"/>
          <w:numId w:val="8"/>
        </w:numPr>
        <w:spacing w:line="0" w:lineRule="atLeast"/>
        <w:rPr>
          <w:rFonts w:eastAsia="Times New Roman" w:cs="Arial"/>
          <w:szCs w:val="20"/>
          <w:lang w:eastAsia="sl-SI"/>
        </w:rPr>
      </w:pPr>
      <w:r>
        <w:rPr>
          <w:rFonts w:cs="Arial"/>
          <w:szCs w:val="20"/>
        </w:rPr>
        <w:t>N</w:t>
      </w:r>
      <w:r w:rsidR="00DA0347" w:rsidRPr="00B86F9F">
        <w:rPr>
          <w:rFonts w:cs="Arial"/>
          <w:szCs w:val="20"/>
        </w:rPr>
        <w:t xml:space="preserve">a podlagi </w:t>
      </w:r>
      <w:r w:rsidR="00DA0347"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DA0347" w:rsidRPr="00B86F9F">
        <w:rPr>
          <w:rFonts w:cs="Arial"/>
          <w:szCs w:val="20"/>
        </w:rPr>
        <w:t xml:space="preserve"> če pri preverjanju ugotovi, da je ponudnik:</w:t>
      </w:r>
    </w:p>
    <w:p w14:paraId="7124928C"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558ABB6F" w14:textId="2348EBA6" w:rsidR="00DA0347" w:rsidRPr="00C020DF" w:rsidRDefault="00DA0347" w:rsidP="00C020DF">
      <w:pPr>
        <w:pStyle w:val="xmsonormal"/>
        <w:spacing w:line="0" w:lineRule="atLeast"/>
        <w:jc w:val="both"/>
        <w:rPr>
          <w:rFonts w:ascii="Arial" w:hAnsi="Arial" w:cs="Arial"/>
          <w:sz w:val="20"/>
          <w:szCs w:val="20"/>
        </w:rPr>
      </w:pPr>
      <w:r w:rsidRPr="00B86F9F">
        <w:rPr>
          <w:rFonts w:ascii="Arial" w:hAnsi="Arial" w:cs="Arial"/>
          <w:sz w:val="20"/>
          <w:szCs w:val="20"/>
        </w:rPr>
        <w:t> </w:t>
      </w:r>
    </w:p>
    <w:p w14:paraId="190E65F7" w14:textId="77777777" w:rsidR="003E43ED" w:rsidRPr="00B86F9F" w:rsidRDefault="003E43ED" w:rsidP="00DA28AC">
      <w:pPr>
        <w:spacing w:line="0" w:lineRule="atLeast"/>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86A74DE" w:rsidR="003E43ED" w:rsidRPr="00B86F9F" w:rsidRDefault="003E43ED" w:rsidP="00DA28AC">
      <w:pPr>
        <w:spacing w:line="0" w:lineRule="atLeast"/>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77777777" w:rsidR="000F332F" w:rsidRPr="00E30F80" w:rsidRDefault="000F332F" w:rsidP="00DA28AC">
      <w:pPr>
        <w:spacing w:line="0" w:lineRule="atLeast"/>
        <w:rPr>
          <w:rFonts w:eastAsia="Times New Roman" w:cs="Arial"/>
          <w:szCs w:val="20"/>
        </w:rPr>
      </w:pPr>
    </w:p>
    <w:p w14:paraId="72AC85B6" w14:textId="01821295" w:rsidR="00205964" w:rsidRPr="003953ED" w:rsidRDefault="00205964" w:rsidP="00DA28AC">
      <w:pPr>
        <w:spacing w:line="0" w:lineRule="atLeast"/>
        <w:rPr>
          <w:rFonts w:eastAsia="Times New Roman" w:cs="Arial"/>
          <w:color w:val="FF0000"/>
          <w:szCs w:val="20"/>
        </w:rPr>
      </w:pPr>
      <w:r w:rsidRPr="00E30F80">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w:t>
      </w:r>
      <w:r w:rsidRPr="00D53B87">
        <w:rPr>
          <w:rFonts w:eastAsia="Times New Roman" w:cs="Arial"/>
          <w:szCs w:val="20"/>
        </w:rPr>
        <w:t>gospodarski subjekt, če se izkaže, da je pred ali med postopkom javnega naročanja ta subjekt v položaju iz točke 10.1.</w:t>
      </w:r>
      <w:r w:rsidR="000F332F" w:rsidRPr="00D53B87">
        <w:rPr>
          <w:rFonts w:eastAsia="Times New Roman" w:cs="Arial"/>
          <w:szCs w:val="20"/>
        </w:rPr>
        <w:t>1.</w:t>
      </w:r>
      <w:r w:rsidRPr="00D53B87">
        <w:rPr>
          <w:rFonts w:eastAsia="Times New Roman" w:cs="Arial"/>
          <w:szCs w:val="20"/>
        </w:rPr>
        <w:t>5 teh navodil.</w:t>
      </w:r>
    </w:p>
    <w:p w14:paraId="601C10C8" w14:textId="77777777" w:rsidR="00754B08" w:rsidRDefault="00754B08" w:rsidP="00DA28AC">
      <w:pPr>
        <w:autoSpaceDE w:val="0"/>
        <w:autoSpaceDN w:val="0"/>
        <w:adjustRightInd w:val="0"/>
        <w:spacing w:line="0" w:lineRule="atLeast"/>
        <w:rPr>
          <w:rFonts w:eastAsiaTheme="minorHAnsi" w:cs="Arial"/>
          <w:szCs w:val="20"/>
        </w:rPr>
      </w:pPr>
    </w:p>
    <w:p w14:paraId="6D1D34E6" w14:textId="77777777" w:rsidR="00C020DF" w:rsidRDefault="00C020DF" w:rsidP="00DA28AC">
      <w:pPr>
        <w:autoSpaceDE w:val="0"/>
        <w:autoSpaceDN w:val="0"/>
        <w:adjustRightInd w:val="0"/>
        <w:spacing w:line="0" w:lineRule="atLeast"/>
        <w:rPr>
          <w:rFonts w:eastAsiaTheme="minorHAnsi" w:cs="Arial"/>
          <w:szCs w:val="20"/>
        </w:rPr>
      </w:pPr>
    </w:p>
    <w:p w14:paraId="4A084C6B" w14:textId="77777777" w:rsidR="003F1D5C" w:rsidRPr="00B86F9F" w:rsidRDefault="00A80829" w:rsidP="00DA28AC">
      <w:pPr>
        <w:pStyle w:val="Naslov1"/>
        <w:spacing w:line="0" w:lineRule="atLeast"/>
        <w:rPr>
          <w:rFonts w:cs="Arial"/>
          <w:sz w:val="20"/>
          <w:szCs w:val="20"/>
        </w:rPr>
      </w:pPr>
      <w:bookmarkStart w:id="42" w:name="_Toc336851744"/>
      <w:bookmarkStart w:id="43" w:name="_Toc336851792"/>
      <w:bookmarkStart w:id="44" w:name="_Hlk74040927"/>
      <w:bookmarkStart w:id="45" w:name="_Toc233207189"/>
      <w:r w:rsidRPr="00B86F9F">
        <w:rPr>
          <w:rFonts w:cs="Arial"/>
          <w:sz w:val="20"/>
          <w:szCs w:val="20"/>
        </w:rPr>
        <w:t>meril</w:t>
      </w:r>
      <w:bookmarkEnd w:id="42"/>
      <w:bookmarkEnd w:id="43"/>
      <w:r w:rsidR="003B6AD8" w:rsidRPr="00B86F9F">
        <w:rPr>
          <w:rFonts w:cs="Arial"/>
          <w:sz w:val="20"/>
          <w:szCs w:val="20"/>
        </w:rPr>
        <w:t>O</w:t>
      </w:r>
      <w:bookmarkEnd w:id="45"/>
    </w:p>
    <w:p w14:paraId="3B68866E" w14:textId="77777777" w:rsidR="008E4247" w:rsidRPr="00B86F9F" w:rsidRDefault="008E4247" w:rsidP="00DA28AC">
      <w:pPr>
        <w:spacing w:line="0" w:lineRule="atLeast"/>
        <w:rPr>
          <w:rFonts w:cs="Arial"/>
          <w:szCs w:val="20"/>
        </w:rPr>
      </w:pPr>
    </w:p>
    <w:p w14:paraId="196717CA" w14:textId="08D9C6BB" w:rsidR="0028502B" w:rsidRDefault="0028502B" w:rsidP="0028502B">
      <w:pPr>
        <w:autoSpaceDE w:val="0"/>
        <w:autoSpaceDN w:val="0"/>
        <w:adjustRightInd w:val="0"/>
        <w:rPr>
          <w:rFonts w:cs="Arial"/>
          <w:iCs/>
          <w:color w:val="000000"/>
          <w:szCs w:val="20"/>
        </w:rPr>
      </w:pPr>
      <w:r w:rsidRPr="00DF7885">
        <w:rPr>
          <w:rFonts w:cs="Arial"/>
          <w:szCs w:val="20"/>
        </w:rPr>
        <w:t>Merilo</w:t>
      </w:r>
      <w:r>
        <w:rPr>
          <w:rFonts w:cs="Arial"/>
          <w:szCs w:val="20"/>
        </w:rPr>
        <w:t xml:space="preserve"> za oddajo naročila </w:t>
      </w:r>
      <w:r w:rsidRPr="00DF7885">
        <w:rPr>
          <w:rFonts w:cs="Arial"/>
          <w:szCs w:val="20"/>
        </w:rPr>
        <w:t xml:space="preserve">je ekonomsko najugodnejša ponudba, določena na podlagi najnižje </w:t>
      </w:r>
      <w:r>
        <w:rPr>
          <w:rFonts w:cs="Arial"/>
          <w:szCs w:val="20"/>
        </w:rPr>
        <w:t xml:space="preserve">skupne </w:t>
      </w:r>
      <w:r w:rsidRPr="00DF7885">
        <w:rPr>
          <w:rFonts w:cs="Arial"/>
          <w:szCs w:val="20"/>
        </w:rPr>
        <w:t xml:space="preserve">ponudbene </w:t>
      </w:r>
      <w:r>
        <w:rPr>
          <w:rFonts w:cs="Arial"/>
          <w:szCs w:val="20"/>
        </w:rPr>
        <w:t xml:space="preserve">vrednosti </w:t>
      </w:r>
      <w:r w:rsidR="00DE5E71">
        <w:rPr>
          <w:rFonts w:cs="Arial"/>
          <w:szCs w:val="20"/>
        </w:rPr>
        <w:t xml:space="preserve">za vso količino </w:t>
      </w:r>
      <w:r w:rsidRPr="00DF7885">
        <w:rPr>
          <w:rFonts w:cs="Arial"/>
          <w:szCs w:val="20"/>
        </w:rPr>
        <w:t>v EUR z DDV.</w:t>
      </w:r>
    </w:p>
    <w:bookmarkEnd w:id="44"/>
    <w:p w14:paraId="516B34D5" w14:textId="77777777" w:rsidR="00DE5E71" w:rsidRDefault="00DE5E71" w:rsidP="00DE5E71">
      <w:pPr>
        <w:spacing w:line="240" w:lineRule="auto"/>
        <w:rPr>
          <w:rFonts w:cs="Arial"/>
        </w:rPr>
      </w:pPr>
    </w:p>
    <w:p w14:paraId="18D6AED7" w14:textId="77777777" w:rsidR="00DE5E71" w:rsidRPr="00C626C7" w:rsidRDefault="00DE5E71" w:rsidP="00DE5E71">
      <w:pPr>
        <w:spacing w:line="240" w:lineRule="auto"/>
        <w:rPr>
          <w:rFonts w:cs="Arial"/>
        </w:rPr>
      </w:pPr>
      <w:r>
        <w:rPr>
          <w:rFonts w:cs="Arial"/>
        </w:rPr>
        <w:t>Naročnik bo naročilo oddal ponudniku, ki bo po izvedeni dražbi ponudil najnižjo skupno ponudbeno vrednost v EUR z DDV, če bo njegova ponudba dopustna.</w:t>
      </w:r>
    </w:p>
    <w:p w14:paraId="7EFE3150" w14:textId="77777777" w:rsidR="00DE5E71" w:rsidRPr="00C626C7" w:rsidRDefault="00DE5E71" w:rsidP="00DE5E71">
      <w:pPr>
        <w:spacing w:line="240" w:lineRule="auto"/>
        <w:rPr>
          <w:rFonts w:cs="Arial"/>
        </w:rPr>
      </w:pPr>
    </w:p>
    <w:p w14:paraId="78B6C7A4" w14:textId="247CAD35" w:rsidR="00DE5E71" w:rsidRDefault="00DE5E71" w:rsidP="00DE5E71">
      <w:pPr>
        <w:spacing w:line="240" w:lineRule="auto"/>
        <w:rPr>
          <w:rFonts w:eastAsia="Arial" w:cs="Arial"/>
          <w:color w:val="000000"/>
          <w:szCs w:val="20"/>
          <w:lang w:eastAsia="sl-SI"/>
        </w:rPr>
      </w:pPr>
      <w:r w:rsidRPr="008536DB">
        <w:rPr>
          <w:color w:val="000000" w:themeColor="text1"/>
          <w:szCs w:val="20"/>
        </w:rPr>
        <w:t xml:space="preserve">Če bo po zaključeni elektronski dražbi več ponudnikov ponudilo enako najnižjo ceno po merilu iz prejšnjega odstavka, </w:t>
      </w:r>
      <w:r w:rsidRPr="008536DB">
        <w:rPr>
          <w:szCs w:val="20"/>
        </w:rPr>
        <w:t>bo merilo za izbor najugodnejšega ponudnika najnižja ponujena cena za vso predvideno količino v EUR z DDV za postavko</w:t>
      </w:r>
      <w:r>
        <w:rPr>
          <w:szCs w:val="20"/>
        </w:rPr>
        <w:t xml:space="preserve"> </w:t>
      </w:r>
      <w:r w:rsidRPr="00DE5E71">
        <w:rPr>
          <w:rFonts w:eastAsia="Arial" w:cs="Arial"/>
          <w:color w:val="000000"/>
          <w:szCs w:val="20"/>
          <w:lang w:eastAsia="sl-SI"/>
        </w:rPr>
        <w:t xml:space="preserve">Papir A4, 80 g, 1/500, </w:t>
      </w:r>
      <w:proofErr w:type="spellStart"/>
      <w:r w:rsidRPr="00DE5E71">
        <w:rPr>
          <w:rFonts w:eastAsia="Arial" w:cs="Arial"/>
          <w:color w:val="000000"/>
          <w:szCs w:val="20"/>
          <w:lang w:eastAsia="sl-SI"/>
        </w:rPr>
        <w:t>copy</w:t>
      </w:r>
      <w:proofErr w:type="spellEnd"/>
      <w:r w:rsidRPr="00DE5E71">
        <w:rPr>
          <w:rFonts w:eastAsia="Arial" w:cs="Arial"/>
          <w:color w:val="000000"/>
          <w:szCs w:val="20"/>
          <w:lang w:eastAsia="sl-SI"/>
        </w:rPr>
        <w:t xml:space="preserve">, laser, </w:t>
      </w:r>
      <w:proofErr w:type="spellStart"/>
      <w:r w:rsidRPr="00DE5E71">
        <w:rPr>
          <w:rFonts w:eastAsia="Arial" w:cs="Arial"/>
          <w:color w:val="000000"/>
          <w:szCs w:val="20"/>
          <w:lang w:eastAsia="sl-SI"/>
        </w:rPr>
        <w:t>ink</w:t>
      </w:r>
      <w:proofErr w:type="spellEnd"/>
      <w:r w:rsidRPr="00DE5E71">
        <w:rPr>
          <w:rFonts w:eastAsia="Arial" w:cs="Arial"/>
          <w:color w:val="000000"/>
          <w:szCs w:val="20"/>
          <w:lang w:eastAsia="sl-SI"/>
        </w:rPr>
        <w:t xml:space="preserve"> jet, </w:t>
      </w:r>
      <w:proofErr w:type="spellStart"/>
      <w:r w:rsidRPr="00DE5E71">
        <w:rPr>
          <w:rFonts w:eastAsia="Arial" w:cs="Arial"/>
          <w:color w:val="000000"/>
          <w:szCs w:val="20"/>
          <w:lang w:eastAsia="sl-SI"/>
        </w:rPr>
        <w:t>color</w:t>
      </w:r>
      <w:proofErr w:type="spellEnd"/>
      <w:r w:rsidRPr="00DE5E71">
        <w:rPr>
          <w:rFonts w:eastAsia="Arial" w:cs="Arial"/>
          <w:color w:val="000000"/>
          <w:szCs w:val="20"/>
          <w:lang w:eastAsia="sl-SI"/>
        </w:rPr>
        <w:t xml:space="preserve"> </w:t>
      </w:r>
      <w:proofErr w:type="spellStart"/>
      <w:r w:rsidRPr="00DE5E71">
        <w:rPr>
          <w:rFonts w:eastAsia="Arial" w:cs="Arial"/>
          <w:color w:val="000000"/>
          <w:szCs w:val="20"/>
          <w:lang w:eastAsia="sl-SI"/>
        </w:rPr>
        <w:t>copy</w:t>
      </w:r>
      <w:proofErr w:type="spellEnd"/>
      <w:r>
        <w:rPr>
          <w:rFonts w:eastAsia="Arial" w:cs="Arial"/>
          <w:color w:val="000000"/>
          <w:szCs w:val="20"/>
          <w:lang w:eastAsia="sl-SI"/>
        </w:rPr>
        <w:t>.</w:t>
      </w:r>
    </w:p>
    <w:p w14:paraId="1715C8E7" w14:textId="77777777" w:rsidR="00DE5E71" w:rsidRPr="00C626C7" w:rsidRDefault="00DE5E71" w:rsidP="00DE5E71">
      <w:pPr>
        <w:spacing w:line="240" w:lineRule="auto"/>
        <w:rPr>
          <w:rFonts w:cs="Arial"/>
        </w:rPr>
      </w:pPr>
    </w:p>
    <w:p w14:paraId="39C9162B" w14:textId="77777777" w:rsidR="00DE5E71" w:rsidRPr="00C626C7" w:rsidRDefault="00DE5E71" w:rsidP="00DE5E71">
      <w:pPr>
        <w:spacing w:line="240" w:lineRule="auto"/>
        <w:rPr>
          <w:rFonts w:cs="Arial"/>
        </w:rPr>
      </w:pPr>
      <w:r>
        <w:rPr>
          <w:rFonts w:cs="Arial"/>
        </w:rPr>
        <w:t xml:space="preserve">Če bo tudi v slednjem primeru več ponudnikov ponudilo enako ceno, </w:t>
      </w:r>
      <w:r w:rsidRPr="00C626C7">
        <w:rPr>
          <w:rFonts w:cs="Arial"/>
        </w:rPr>
        <w:t>bo naročnik</w:t>
      </w:r>
      <w:r>
        <w:rPr>
          <w:rFonts w:cs="Arial"/>
        </w:rPr>
        <w:t xml:space="preserve"> izbral najugodnejšega</w:t>
      </w:r>
      <w:r w:rsidRPr="00C626C7">
        <w:rPr>
          <w:rFonts w:cs="Arial"/>
        </w:rPr>
        <w:t xml:space="preserve"> ponudnika z žrebom.</w:t>
      </w:r>
    </w:p>
    <w:p w14:paraId="726437B3" w14:textId="77777777" w:rsidR="00DE5E71" w:rsidRDefault="00DE5E71" w:rsidP="00DE5E71">
      <w:pPr>
        <w:spacing w:line="240" w:lineRule="auto"/>
        <w:rPr>
          <w:rFonts w:cs="Arial"/>
        </w:rPr>
      </w:pPr>
    </w:p>
    <w:p w14:paraId="09B9C431" w14:textId="77777777" w:rsidR="00DE5E71" w:rsidRPr="00704693" w:rsidRDefault="00DE5E71" w:rsidP="00DE5E71">
      <w:pPr>
        <w:tabs>
          <w:tab w:val="left" w:pos="4680"/>
        </w:tabs>
        <w:spacing w:line="240" w:lineRule="auto"/>
        <w:rPr>
          <w:color w:val="000000" w:themeColor="text1"/>
        </w:rPr>
      </w:pPr>
      <w:r w:rsidRPr="00704693">
        <w:rPr>
          <w:color w:val="000000" w:themeColor="text1"/>
        </w:rPr>
        <w:t xml:space="preserve">Žreb se izvede samo med ponudniki, ki so ponudili enako ceno iz prejšnjega odstavka. Izmed teh ponudnikov bo izbran tisti ponudnik, ki bo prvi izžreban. Žreb bo potekal v prostorih naročnika. </w:t>
      </w:r>
      <w:r>
        <w:rPr>
          <w:color w:val="000000" w:themeColor="text1"/>
        </w:rPr>
        <w:t xml:space="preserve"> </w:t>
      </w:r>
      <w:r w:rsidRPr="00704693">
        <w:rPr>
          <w:color w:val="000000" w:themeColor="text1"/>
        </w:rPr>
        <w:t xml:space="preserve">Ponudnike, ki so oddali takšne ponudbe, bo naročnik pisno obvestil o žrebu in jim omogočil prisotnost </w:t>
      </w:r>
      <w:r w:rsidRPr="00704693">
        <w:rPr>
          <w:color w:val="000000" w:themeColor="text1"/>
        </w:rPr>
        <w:lastRenderedPageBreak/>
        <w:t>na žrebu.</w:t>
      </w:r>
      <w:r>
        <w:rPr>
          <w:color w:val="000000" w:themeColor="text1"/>
        </w:rPr>
        <w:t xml:space="preserve"> Žreb bo potekal v prostorih naročnika.</w:t>
      </w:r>
      <w:r w:rsidRPr="00704693">
        <w:rPr>
          <w:color w:val="000000" w:themeColor="text1"/>
        </w:rPr>
        <w:t xml:space="preserve"> Ponudnikom, za katere se izvede žreb, ki pa ne bodo prisotni na žrebu, bo naročnik posredoval zapisnik žrebanja.</w:t>
      </w:r>
    </w:p>
    <w:p w14:paraId="0165D863" w14:textId="77777777" w:rsidR="00DE5E71" w:rsidRDefault="00DE5E71" w:rsidP="00DA28AC">
      <w:pPr>
        <w:spacing w:line="0" w:lineRule="atLeast"/>
        <w:rPr>
          <w:rFonts w:cs="Arial"/>
          <w:szCs w:val="20"/>
        </w:rPr>
      </w:pPr>
    </w:p>
    <w:p w14:paraId="79DF1764" w14:textId="77777777" w:rsidR="00C020DF" w:rsidRPr="00B86F9F" w:rsidRDefault="00C020DF" w:rsidP="00DA28AC">
      <w:pPr>
        <w:spacing w:line="0" w:lineRule="atLeast"/>
        <w:rPr>
          <w:rFonts w:cs="Arial"/>
          <w:szCs w:val="20"/>
        </w:rPr>
      </w:pPr>
    </w:p>
    <w:p w14:paraId="174B5AEF" w14:textId="77777777" w:rsidR="00562109" w:rsidRPr="00B86F9F" w:rsidRDefault="006E4F24" w:rsidP="00DA28AC">
      <w:pPr>
        <w:pStyle w:val="Naslov1"/>
        <w:spacing w:line="0" w:lineRule="atLeast"/>
        <w:rPr>
          <w:rFonts w:cs="Arial"/>
          <w:sz w:val="20"/>
          <w:szCs w:val="20"/>
        </w:rPr>
      </w:pPr>
      <w:bookmarkStart w:id="46" w:name="_Toc233207190"/>
      <w:r w:rsidRPr="00B86F9F">
        <w:rPr>
          <w:rFonts w:cs="Arial"/>
          <w:sz w:val="20"/>
          <w:szCs w:val="20"/>
        </w:rPr>
        <w:t>ponudba</w:t>
      </w:r>
      <w:bookmarkEnd w:id="46"/>
    </w:p>
    <w:p w14:paraId="4944346C" w14:textId="77777777" w:rsidR="008257F0" w:rsidRPr="00B86F9F" w:rsidRDefault="008257F0" w:rsidP="00DA28AC">
      <w:pPr>
        <w:spacing w:line="0" w:lineRule="atLeast"/>
        <w:rPr>
          <w:rFonts w:cs="Arial"/>
          <w:szCs w:val="20"/>
        </w:rPr>
      </w:pPr>
    </w:p>
    <w:p w14:paraId="4205ACF9" w14:textId="77777777" w:rsidR="00120550" w:rsidRPr="00B86F9F" w:rsidRDefault="002B2D05" w:rsidP="00DA28AC">
      <w:pPr>
        <w:pStyle w:val="Naslov2"/>
        <w:numPr>
          <w:ilvl w:val="1"/>
          <w:numId w:val="12"/>
        </w:numPr>
        <w:spacing w:line="0" w:lineRule="atLeast"/>
        <w:ind w:hanging="499"/>
        <w:rPr>
          <w:rFonts w:cs="Arial"/>
          <w:szCs w:val="20"/>
        </w:rPr>
      </w:pPr>
      <w:bookmarkStart w:id="47" w:name="_Toc336851746"/>
      <w:bookmarkStart w:id="48" w:name="_Toc336851794"/>
      <w:bookmarkStart w:id="49" w:name="_Toc233207191"/>
      <w:r w:rsidRPr="00B86F9F">
        <w:rPr>
          <w:rFonts w:cs="Arial"/>
          <w:szCs w:val="20"/>
        </w:rPr>
        <w:t>Ponudbena dokumentacija</w:t>
      </w:r>
      <w:bookmarkEnd w:id="47"/>
      <w:bookmarkEnd w:id="48"/>
      <w:bookmarkEnd w:id="49"/>
    </w:p>
    <w:p w14:paraId="6EC9919D" w14:textId="450D40C5" w:rsidR="008E4247" w:rsidRPr="00B86F9F" w:rsidRDefault="008E4247" w:rsidP="00DA28AC">
      <w:pPr>
        <w:spacing w:line="0" w:lineRule="atLeast"/>
        <w:rPr>
          <w:rFonts w:cs="Arial"/>
          <w:szCs w:val="20"/>
        </w:rPr>
      </w:pPr>
    </w:p>
    <w:p w14:paraId="45E426FA" w14:textId="764706E7" w:rsidR="0028021E" w:rsidRPr="00B86F9F" w:rsidRDefault="0028021E" w:rsidP="00DA28AC">
      <w:pPr>
        <w:spacing w:line="0" w:lineRule="atLeast"/>
        <w:rPr>
          <w:rFonts w:cs="Arial"/>
          <w:szCs w:val="20"/>
        </w:rPr>
      </w:pPr>
      <w:r w:rsidRPr="00B86F9F">
        <w:rPr>
          <w:rFonts w:cs="Arial"/>
          <w:szCs w:val="20"/>
        </w:rPr>
        <w:t>Ponudbeno dokumentacijo sestavljajo naslednji dokumenti:</w:t>
      </w:r>
    </w:p>
    <w:p w14:paraId="1DE0C202" w14:textId="77777777" w:rsidR="00311443" w:rsidRPr="00BF1E74" w:rsidRDefault="00311443" w:rsidP="00DA28AC">
      <w:pPr>
        <w:spacing w:line="0" w:lineRule="atLeast"/>
        <w:rPr>
          <w:rFonts w:cs="Arial"/>
          <w:szCs w:val="20"/>
        </w:rPr>
      </w:pPr>
    </w:p>
    <w:p w14:paraId="13986C3A" w14:textId="064C2EDF" w:rsidR="0028502B" w:rsidRDefault="00FA39B4" w:rsidP="0028502B">
      <w:pPr>
        <w:pStyle w:val="Odstavekseznama"/>
        <w:numPr>
          <w:ilvl w:val="0"/>
          <w:numId w:val="11"/>
        </w:numPr>
        <w:spacing w:line="0" w:lineRule="atLeast"/>
        <w:ind w:left="720"/>
        <w:rPr>
          <w:rFonts w:cs="Arial"/>
          <w:szCs w:val="20"/>
        </w:rPr>
      </w:pPr>
      <w:r w:rsidRPr="00BF1E74">
        <w:rPr>
          <w:rFonts w:cs="Arial"/>
          <w:szCs w:val="20"/>
        </w:rPr>
        <w:t xml:space="preserve">izpolnjen </w:t>
      </w:r>
      <w:r w:rsidRPr="0028502B">
        <w:rPr>
          <w:rFonts w:cs="Arial"/>
          <w:b/>
          <w:bCs/>
          <w:szCs w:val="20"/>
        </w:rPr>
        <w:t>obrazec »ESPD«</w:t>
      </w:r>
      <w:r w:rsidRPr="00BF1E74">
        <w:rPr>
          <w:rFonts w:cs="Arial"/>
          <w:szCs w:val="20"/>
        </w:rPr>
        <w:t xml:space="preserve"> (za vse gospodarske subjekte v ponudbi)</w:t>
      </w:r>
      <w:r w:rsidR="0028502B">
        <w:rPr>
          <w:rFonts w:cs="Arial"/>
          <w:szCs w:val="20"/>
        </w:rPr>
        <w:t xml:space="preserve"> in</w:t>
      </w:r>
    </w:p>
    <w:p w14:paraId="311FB50E" w14:textId="5842BEA4" w:rsidR="0028502B" w:rsidRPr="0028502B" w:rsidRDefault="0028502B" w:rsidP="0028502B">
      <w:pPr>
        <w:pStyle w:val="Odstavekseznama"/>
        <w:numPr>
          <w:ilvl w:val="0"/>
          <w:numId w:val="11"/>
        </w:numPr>
        <w:spacing w:line="0" w:lineRule="atLeast"/>
        <w:ind w:left="720"/>
        <w:rPr>
          <w:rFonts w:cs="Arial"/>
          <w:szCs w:val="20"/>
        </w:rPr>
      </w:pPr>
      <w:r w:rsidRPr="0028502B">
        <w:rPr>
          <w:rFonts w:cs="Arial"/>
          <w:b/>
          <w:bCs/>
          <w:szCs w:val="20"/>
        </w:rPr>
        <w:t xml:space="preserve">vsa dokazila, ki so zahtevana v Tehničnih specifikacijah.  </w:t>
      </w:r>
    </w:p>
    <w:p w14:paraId="4F10E979" w14:textId="5F9A6D90" w:rsidR="00F418CE" w:rsidRPr="00B86F9F" w:rsidRDefault="00F418CE" w:rsidP="00DA28AC">
      <w:pPr>
        <w:spacing w:line="0" w:lineRule="atLeast"/>
        <w:rPr>
          <w:rFonts w:cs="Arial"/>
          <w:szCs w:val="20"/>
        </w:rPr>
      </w:pPr>
    </w:p>
    <w:p w14:paraId="18C8F42D" w14:textId="77777777" w:rsidR="0028502B" w:rsidRPr="006B47C9" w:rsidRDefault="0028502B" w:rsidP="0028502B">
      <w:pPr>
        <w:rPr>
          <w:rFonts w:cs="Arial"/>
          <w:szCs w:val="20"/>
        </w:rPr>
      </w:pPr>
      <w:r w:rsidRPr="006531EA">
        <w:rPr>
          <w:rFonts w:cs="Arial"/>
          <w:szCs w:val="20"/>
        </w:rPr>
        <w:t>Ponudnik v ponudbi priloži vse v tej točki navedene dokumente.</w:t>
      </w:r>
    </w:p>
    <w:p w14:paraId="3AFCBD90" w14:textId="77777777" w:rsidR="0028502B" w:rsidRDefault="0028502B" w:rsidP="00DA28AC">
      <w:pPr>
        <w:spacing w:line="0" w:lineRule="atLeast"/>
        <w:rPr>
          <w:rFonts w:eastAsia="Times New Roman" w:cs="Arial"/>
          <w:szCs w:val="20"/>
          <w:lang w:eastAsia="sl-SI"/>
        </w:rPr>
      </w:pPr>
    </w:p>
    <w:p w14:paraId="57F2CCF3" w14:textId="1AB0E78D" w:rsidR="0028502B" w:rsidRDefault="0028502B" w:rsidP="0028502B">
      <w:pPr>
        <w:spacing w:line="0" w:lineRule="atLeast"/>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datoteke priloženih listin ustrezajo originalu. V nasprotnem primeru ponudnik naročniku </w:t>
      </w:r>
      <w:r>
        <w:rPr>
          <w:rFonts w:eastAsia="Times New Roman" w:cs="Arial"/>
          <w:szCs w:val="20"/>
          <w:lang w:eastAsia="sl-SI"/>
        </w:rPr>
        <w:t xml:space="preserve">oziroma vsem posameznim naročnikom </w:t>
      </w:r>
      <w:r w:rsidRPr="00B86F9F">
        <w:rPr>
          <w:rFonts w:eastAsia="Times New Roman" w:cs="Arial"/>
          <w:szCs w:val="20"/>
          <w:lang w:eastAsia="sl-SI"/>
        </w:rPr>
        <w:t>odgovarja za vso škodo, ki mu</w:t>
      </w:r>
      <w:r>
        <w:rPr>
          <w:rFonts w:eastAsia="Times New Roman" w:cs="Arial"/>
          <w:szCs w:val="20"/>
          <w:lang w:eastAsia="sl-SI"/>
        </w:rPr>
        <w:t>/jim</w:t>
      </w:r>
      <w:r w:rsidRPr="00B86F9F">
        <w:rPr>
          <w:rFonts w:eastAsia="Times New Roman" w:cs="Arial"/>
          <w:szCs w:val="20"/>
          <w:lang w:eastAsia="sl-SI"/>
        </w:rPr>
        <w:t xml:space="preserve"> je nastala.</w:t>
      </w:r>
      <w:r w:rsidRPr="00B86F9F">
        <w:rPr>
          <w:rFonts w:cs="Arial"/>
          <w:szCs w:val="20"/>
        </w:rPr>
        <w:t xml:space="preserve"> </w:t>
      </w:r>
      <w:r w:rsidRPr="00B86F9F">
        <w:rPr>
          <w:rFonts w:eastAsia="Times New Roman" w:cs="Arial"/>
          <w:szCs w:val="20"/>
          <w:lang w:eastAsia="sl-SI"/>
        </w:rPr>
        <w:t>Naročnik si pridržuje pravico do vpogleda v originalne dokumente.</w:t>
      </w:r>
    </w:p>
    <w:p w14:paraId="77FE5D73" w14:textId="77777777" w:rsidR="00111B1D" w:rsidRPr="00B86F9F" w:rsidRDefault="00111B1D" w:rsidP="00DA28AC">
      <w:pPr>
        <w:spacing w:line="0" w:lineRule="atLeast"/>
        <w:rPr>
          <w:rFonts w:eastAsia="Times New Roman" w:cs="Arial"/>
          <w:szCs w:val="20"/>
          <w:lang w:eastAsia="sl-SI"/>
        </w:rPr>
      </w:pPr>
    </w:p>
    <w:p w14:paraId="24A5AF5F" w14:textId="77777777" w:rsidR="0028502B" w:rsidRDefault="00111B1D" w:rsidP="00DA28AC">
      <w:pPr>
        <w:spacing w:line="0" w:lineRule="atLeast"/>
        <w:rPr>
          <w:rFonts w:cs="Arial"/>
          <w:szCs w:val="20"/>
          <w:lang w:eastAsia="sl-SI"/>
        </w:rPr>
      </w:pPr>
      <w:r w:rsidRPr="00B86F9F">
        <w:rPr>
          <w:rFonts w:eastAsia="Times New Roman" w:cs="Arial"/>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w:t>
      </w:r>
      <w:r w:rsidR="0028502B" w:rsidRPr="002876DB">
        <w:rPr>
          <w:rFonts w:cs="Arial"/>
          <w:szCs w:val="20"/>
          <w:lang w:eastAsia="sl-SI"/>
        </w:rPr>
        <w:t>Naročnik si pridržuje pravico do preveritve verodostojnosti izjav oziroma potrdil pri podpisniku le-teh ter do preveritve dejstev iz ponudbe na spletnih straneh (npr. proizvajalca papirja</w:t>
      </w:r>
      <w:r w:rsidR="0028502B">
        <w:rPr>
          <w:rFonts w:cs="Arial"/>
          <w:szCs w:val="20"/>
          <w:lang w:eastAsia="sl-SI"/>
        </w:rPr>
        <w:t xml:space="preserve">, </w:t>
      </w:r>
      <w:r w:rsidR="0028502B" w:rsidRPr="002876DB">
        <w:rPr>
          <w:rFonts w:cs="Arial"/>
          <w:szCs w:val="20"/>
          <w:lang w:eastAsia="sl-SI"/>
        </w:rPr>
        <w:t xml:space="preserve"> ponudnika, itd.).</w:t>
      </w:r>
    </w:p>
    <w:p w14:paraId="1F9ED47A" w14:textId="77777777" w:rsidR="0028502B" w:rsidRDefault="0028502B" w:rsidP="00DA28AC">
      <w:pPr>
        <w:spacing w:line="0" w:lineRule="atLeast"/>
        <w:rPr>
          <w:rFonts w:cs="Arial"/>
          <w:szCs w:val="20"/>
          <w:lang w:eastAsia="sl-SI"/>
        </w:rPr>
      </w:pPr>
    </w:p>
    <w:p w14:paraId="74540E91" w14:textId="2B4A1288" w:rsidR="00111B1D" w:rsidRPr="00B86F9F"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Šteje se, da je s podpisom ponudbe podpisana vsa dokumentacija, ki jo je ponudnik predložil v sistem e-JN, razen dokumentov, kjer je to izrecno navedeno in zahtevano. </w:t>
      </w:r>
    </w:p>
    <w:p w14:paraId="2D66740F" w14:textId="77777777" w:rsidR="00BF1E74" w:rsidRPr="00B86F9F" w:rsidRDefault="00BF1E74" w:rsidP="00DA28AC">
      <w:pPr>
        <w:spacing w:line="0" w:lineRule="atLeast"/>
        <w:rPr>
          <w:rFonts w:eastAsia="Times New Roman" w:cs="Arial"/>
          <w:szCs w:val="20"/>
          <w:lang w:eastAsia="sl-SI"/>
        </w:rPr>
      </w:pPr>
    </w:p>
    <w:p w14:paraId="16C556A9" w14:textId="6D26CD2B" w:rsidR="00DA00EB" w:rsidRPr="00B86F9F" w:rsidRDefault="002B2D05" w:rsidP="00DA28AC">
      <w:pPr>
        <w:pStyle w:val="Naslov2"/>
        <w:numPr>
          <w:ilvl w:val="1"/>
          <w:numId w:val="12"/>
        </w:numPr>
        <w:spacing w:line="0" w:lineRule="atLeast"/>
        <w:ind w:left="426" w:hanging="426"/>
        <w:rPr>
          <w:rFonts w:cs="Arial"/>
          <w:szCs w:val="20"/>
        </w:rPr>
      </w:pPr>
      <w:bookmarkStart w:id="50" w:name="_Toc233207192"/>
      <w:r w:rsidRPr="00B86F9F">
        <w:rPr>
          <w:rFonts w:cs="Arial"/>
          <w:szCs w:val="20"/>
        </w:rPr>
        <w:t>Sestavljanje ponudbe</w:t>
      </w:r>
      <w:bookmarkEnd w:id="50"/>
      <w:r w:rsidR="00FC70A9" w:rsidRPr="00B86F9F">
        <w:rPr>
          <w:rFonts w:cs="Arial"/>
          <w:szCs w:val="20"/>
        </w:rPr>
        <w:t xml:space="preserve"> </w:t>
      </w:r>
    </w:p>
    <w:p w14:paraId="03B2447D" w14:textId="77777777" w:rsidR="00286B34" w:rsidRPr="00B86F9F" w:rsidRDefault="00286B34" w:rsidP="00DA28AC">
      <w:pPr>
        <w:spacing w:line="0" w:lineRule="atLeast"/>
        <w:rPr>
          <w:rFonts w:cs="Arial"/>
          <w:szCs w:val="20"/>
        </w:rPr>
      </w:pPr>
      <w:bookmarkStart w:id="51" w:name="_Hlk519679972"/>
    </w:p>
    <w:p w14:paraId="0AE60F20" w14:textId="2F19BE9F" w:rsidR="002C427C" w:rsidRPr="00B86F9F" w:rsidRDefault="008F0E5E" w:rsidP="00DA28AC">
      <w:pPr>
        <w:pStyle w:val="Naslov3"/>
        <w:spacing w:line="0" w:lineRule="atLeast"/>
        <w:rPr>
          <w:rFonts w:cs="Arial"/>
          <w:i/>
          <w:szCs w:val="20"/>
        </w:rPr>
      </w:pPr>
      <w:bookmarkStart w:id="52" w:name="_Toc77661577"/>
      <w:bookmarkStart w:id="53" w:name="_Toc336851751"/>
      <w:bookmarkStart w:id="54" w:name="_Toc336851799"/>
      <w:bookmarkStart w:id="55" w:name="_Hlk506301483"/>
      <w:bookmarkStart w:id="56" w:name="_Toc233207193"/>
      <w:bookmarkEnd w:id="51"/>
      <w:bookmarkEnd w:id="52"/>
      <w:r w:rsidRPr="00B86F9F">
        <w:rPr>
          <w:rFonts w:cs="Arial"/>
          <w:i/>
          <w:szCs w:val="20"/>
        </w:rPr>
        <w:t>Obrazec</w:t>
      </w:r>
      <w:bookmarkEnd w:id="53"/>
      <w:bookmarkEnd w:id="54"/>
      <w:r w:rsidR="00717F10" w:rsidRPr="00B86F9F">
        <w:rPr>
          <w:rFonts w:cs="Arial"/>
          <w:i/>
          <w:szCs w:val="20"/>
        </w:rPr>
        <w:t xml:space="preserve"> »ESPD« - za vse gospodarske subjekte</w:t>
      </w:r>
      <w:bookmarkEnd w:id="56"/>
    </w:p>
    <w:bookmarkEnd w:id="55"/>
    <w:p w14:paraId="36DEF71F" w14:textId="77777777" w:rsidR="000D2543" w:rsidRPr="00B86F9F" w:rsidRDefault="000D2543" w:rsidP="00DA28AC">
      <w:pPr>
        <w:spacing w:line="0" w:lineRule="atLeast"/>
        <w:rPr>
          <w:rFonts w:cs="Arial"/>
          <w:szCs w:val="20"/>
        </w:rPr>
      </w:pPr>
    </w:p>
    <w:p w14:paraId="3B3B11DF" w14:textId="676B651B" w:rsidR="00717F10" w:rsidRPr="00B86F9F" w:rsidRDefault="00717F10" w:rsidP="00DA28AC">
      <w:pPr>
        <w:suppressAutoHyphens/>
        <w:autoSpaceDN w:val="0"/>
        <w:spacing w:line="0" w:lineRule="atLeast"/>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S predložitvijo obrazca ESPD ponudnik tudi potrdi, da izpolnjuje vse druge zahteve naročila.</w:t>
      </w:r>
    </w:p>
    <w:p w14:paraId="5A4D528A" w14:textId="77777777" w:rsidR="00BB627C" w:rsidRPr="00B86F9F" w:rsidRDefault="00BB627C" w:rsidP="00DA28AC">
      <w:pPr>
        <w:suppressAutoHyphens/>
        <w:autoSpaceDN w:val="0"/>
        <w:spacing w:line="0" w:lineRule="atLeast"/>
        <w:textAlignment w:val="baseline"/>
        <w:rPr>
          <w:rFonts w:cs="Arial"/>
          <w:szCs w:val="20"/>
        </w:rPr>
      </w:pPr>
    </w:p>
    <w:p w14:paraId="64296D5A" w14:textId="4E0124C0" w:rsidR="00717F10" w:rsidRPr="00B86F9F" w:rsidRDefault="00717F10"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 xml:space="preserve">(Uradni list RS, št. 69/11 – uradno prečiščeno besedilo, 158/20, 3/22 – </w:t>
      </w:r>
      <w:proofErr w:type="spellStart"/>
      <w:r w:rsidR="00333F21" w:rsidRPr="00B86F9F">
        <w:rPr>
          <w:rFonts w:cs="Arial"/>
          <w:szCs w:val="20"/>
          <w:lang w:eastAsia="sl-SI"/>
        </w:rPr>
        <w:t>ZDeb</w:t>
      </w:r>
      <w:proofErr w:type="spellEnd"/>
      <w:r w:rsidR="00333F21" w:rsidRPr="00B86F9F">
        <w:rPr>
          <w:rFonts w:cs="Arial"/>
          <w:szCs w:val="20"/>
          <w:lang w:eastAsia="sl-SI"/>
        </w:rPr>
        <w:t xml:space="preserve"> in 16/23 – </w:t>
      </w:r>
      <w:proofErr w:type="spellStart"/>
      <w:r w:rsidR="00333F21" w:rsidRPr="00B86F9F">
        <w:rPr>
          <w:rFonts w:cs="Arial"/>
          <w:szCs w:val="20"/>
          <w:lang w:eastAsia="sl-SI"/>
        </w:rPr>
        <w:t>ZZPri</w:t>
      </w:r>
      <w:proofErr w:type="spellEnd"/>
      <w:r w:rsidR="00333F21" w:rsidRPr="00B86F9F">
        <w:rPr>
          <w:rFonts w:cs="Arial"/>
          <w:szCs w:val="20"/>
          <w:lang w:eastAsia="sl-SI"/>
        </w:rPr>
        <w:t xml:space="preserve">; v nadaljnjem besedilu </w:t>
      </w:r>
      <w:proofErr w:type="spellStart"/>
      <w:r w:rsidR="00333F21" w:rsidRPr="00B86F9F">
        <w:rPr>
          <w:rFonts w:cs="Arial"/>
          <w:szCs w:val="20"/>
          <w:lang w:eastAsia="sl-SI"/>
        </w:rPr>
        <w:t>ZIntPK</w:t>
      </w:r>
      <w:proofErr w:type="spellEnd"/>
      <w:r w:rsidR="00333F21" w:rsidRPr="00B86F9F">
        <w:rPr>
          <w:rFonts w:cs="Arial"/>
          <w:szCs w:val="20"/>
          <w:lang w:eastAsia="sl-SI"/>
        </w:rPr>
        <w:t>) ter izjavo, da ne obstaja izključitveni razlog, določen v podtočki 5 poglavja 10.1 Razlogi za izključitev teh navodil</w:t>
      </w:r>
      <w:r w:rsidRPr="00B86F9F">
        <w:rPr>
          <w:rFonts w:cs="Arial"/>
          <w:szCs w:val="20"/>
          <w:lang w:eastAsia="sl-SI"/>
        </w:rPr>
        <w:t>.</w:t>
      </w:r>
    </w:p>
    <w:p w14:paraId="245511A1" w14:textId="77777777" w:rsidR="00717F10" w:rsidRPr="00B86F9F" w:rsidRDefault="00717F10" w:rsidP="00DA28AC">
      <w:pPr>
        <w:suppressAutoHyphens/>
        <w:autoSpaceDN w:val="0"/>
        <w:spacing w:line="0" w:lineRule="atLeast"/>
        <w:textAlignment w:val="baseline"/>
        <w:rPr>
          <w:rFonts w:cs="Arial"/>
          <w:szCs w:val="20"/>
          <w:highlight w:val="yellow"/>
          <w:lang w:eastAsia="sl-SI"/>
        </w:rPr>
      </w:pPr>
    </w:p>
    <w:p w14:paraId="121F8B8C"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B86F9F" w:rsidRDefault="00AC168D" w:rsidP="00DA28AC">
      <w:pPr>
        <w:suppressAutoHyphens/>
        <w:autoSpaceDN w:val="0"/>
        <w:spacing w:line="0" w:lineRule="atLeast"/>
        <w:textAlignment w:val="baseline"/>
        <w:rPr>
          <w:rFonts w:cs="Arial"/>
          <w:szCs w:val="20"/>
          <w:lang w:eastAsia="sl-SI"/>
        </w:rPr>
      </w:pPr>
    </w:p>
    <w:p w14:paraId="31253B8D"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77777777" w:rsidR="00AC168D" w:rsidRPr="00B86F9F" w:rsidRDefault="00AC168D" w:rsidP="00DA28AC">
      <w:pPr>
        <w:suppressAutoHyphens/>
        <w:autoSpaceDN w:val="0"/>
        <w:spacing w:line="0" w:lineRule="atLeast"/>
        <w:textAlignment w:val="baseline"/>
        <w:rPr>
          <w:rFonts w:cs="Arial"/>
          <w:szCs w:val="20"/>
          <w:lang w:eastAsia="sl-SI"/>
        </w:rPr>
      </w:pPr>
    </w:p>
    <w:p w14:paraId="17ECCB13" w14:textId="3585C62C"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6"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77777777" w:rsidR="00AC168D" w:rsidRPr="00B86F9F" w:rsidRDefault="00AC168D" w:rsidP="00DA28AC">
      <w:pPr>
        <w:suppressAutoHyphens/>
        <w:autoSpaceDN w:val="0"/>
        <w:spacing w:line="0" w:lineRule="atLeast"/>
        <w:textAlignment w:val="baseline"/>
        <w:rPr>
          <w:rFonts w:cs="Arial"/>
          <w:szCs w:val="20"/>
          <w:lang w:eastAsia="sl-SI"/>
        </w:rPr>
      </w:pPr>
    </w:p>
    <w:p w14:paraId="51C8F214"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7777777" w:rsidR="00AC168D" w:rsidRPr="00B86F9F" w:rsidRDefault="00AC168D" w:rsidP="00DA28AC">
      <w:pPr>
        <w:suppressAutoHyphens/>
        <w:autoSpaceDN w:val="0"/>
        <w:spacing w:line="0" w:lineRule="atLeast"/>
        <w:textAlignment w:val="baseline"/>
        <w:rPr>
          <w:rFonts w:cs="Arial"/>
          <w:szCs w:val="20"/>
          <w:lang w:eastAsia="sl-SI"/>
        </w:rPr>
      </w:pPr>
    </w:p>
    <w:p w14:paraId="68EEBAB0"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w:t>
      </w:r>
      <w:r w:rsidRPr="00B86F9F">
        <w:rPr>
          <w:rFonts w:cs="Arial"/>
          <w:szCs w:val="20"/>
          <w:lang w:eastAsia="sl-SI"/>
        </w:rPr>
        <w:lastRenderedPageBreak/>
        <w:t xml:space="preserve">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B86F9F" w:rsidRDefault="00AC168D" w:rsidP="00DA28AC">
      <w:pPr>
        <w:suppressAutoHyphens/>
        <w:autoSpaceDN w:val="0"/>
        <w:spacing w:line="0" w:lineRule="atLeast"/>
        <w:textAlignment w:val="baseline"/>
        <w:rPr>
          <w:rFonts w:cs="Arial"/>
          <w:szCs w:val="20"/>
          <w:lang w:eastAsia="sl-SI"/>
        </w:rPr>
      </w:pPr>
    </w:p>
    <w:p w14:paraId="13DC74A3" w14:textId="34771965" w:rsidR="00717F10"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65AF7587" w14:textId="77777777" w:rsidR="0028502B" w:rsidRDefault="0028502B" w:rsidP="00DA28AC">
      <w:pPr>
        <w:suppressAutoHyphens/>
        <w:autoSpaceDN w:val="0"/>
        <w:spacing w:line="0" w:lineRule="atLeast"/>
        <w:textAlignment w:val="baseline"/>
        <w:rPr>
          <w:rFonts w:cs="Arial"/>
          <w:szCs w:val="20"/>
          <w:lang w:eastAsia="sl-SI"/>
        </w:rPr>
      </w:pPr>
    </w:p>
    <w:p w14:paraId="13B73A97" w14:textId="77777777" w:rsidR="0028502B" w:rsidRPr="0028502B" w:rsidRDefault="0028502B" w:rsidP="0028502B">
      <w:pPr>
        <w:pStyle w:val="Naslov3"/>
        <w:numPr>
          <w:ilvl w:val="2"/>
          <w:numId w:val="31"/>
        </w:numPr>
        <w:spacing w:line="0" w:lineRule="atLeast"/>
        <w:rPr>
          <w:rFonts w:cs="Arial"/>
          <w:i/>
          <w:szCs w:val="20"/>
        </w:rPr>
      </w:pPr>
      <w:bookmarkStart w:id="57" w:name="_Toc515259690"/>
      <w:bookmarkStart w:id="58" w:name="_Toc53052000"/>
      <w:bookmarkStart w:id="59" w:name="_Hlk518293698"/>
      <w:bookmarkStart w:id="60" w:name="_Toc233207194"/>
      <w:r w:rsidRPr="0028502B">
        <w:rPr>
          <w:rFonts w:cs="Arial"/>
          <w:i/>
          <w:szCs w:val="20"/>
        </w:rPr>
        <w:t>Obrazec »Predračun«</w:t>
      </w:r>
      <w:bookmarkEnd w:id="57"/>
      <w:bookmarkEnd w:id="58"/>
      <w:bookmarkEnd w:id="60"/>
    </w:p>
    <w:bookmarkEnd w:id="59"/>
    <w:p w14:paraId="774F819A" w14:textId="77777777" w:rsidR="0028502B" w:rsidRPr="006E257A" w:rsidRDefault="0028502B" w:rsidP="0028502B">
      <w:pPr>
        <w:spacing w:line="0" w:lineRule="atLeast"/>
        <w:rPr>
          <w:rFonts w:cs="Arial"/>
          <w:szCs w:val="20"/>
        </w:rPr>
      </w:pPr>
    </w:p>
    <w:p w14:paraId="6F39BDFF" w14:textId="0DBA5AC8" w:rsidR="00C956BD" w:rsidRDefault="00C956BD" w:rsidP="00C020DF">
      <w:pPr>
        <w:shd w:val="clear" w:color="auto" w:fill="FFFFFF"/>
        <w:spacing w:line="260" w:lineRule="exact"/>
        <w:rPr>
          <w:rFonts w:eastAsia="Times New Roman" w:cs="Arial"/>
          <w:szCs w:val="20"/>
          <w:lang w:eastAsia="sl-SI"/>
        </w:rPr>
      </w:pPr>
      <w:r w:rsidRPr="00C956BD">
        <w:rPr>
          <w:rFonts w:eastAsia="Times New Roman" w:cs="Arial"/>
          <w:szCs w:val="20"/>
          <w:lang w:eastAsia="sl-SI"/>
        </w:rPr>
        <w:t>Ponudnik mora v »Predračunu« ponujati vse postavke, ob upoštevanju specifikacij, ki so del dokumentacije naročila. Za ponujene artikle vpiše:</w:t>
      </w:r>
    </w:p>
    <w:p w14:paraId="52BD1A6D" w14:textId="77777777" w:rsidR="00C020DF" w:rsidRPr="00C956BD" w:rsidRDefault="00C020DF" w:rsidP="00C956BD">
      <w:pPr>
        <w:shd w:val="clear" w:color="auto" w:fill="FFFFFF"/>
        <w:spacing w:line="260" w:lineRule="exact"/>
        <w:jc w:val="left"/>
        <w:rPr>
          <w:rFonts w:eastAsia="Times New Roman" w:cs="Arial"/>
          <w:szCs w:val="20"/>
          <w:lang w:eastAsia="sl-SI"/>
        </w:rPr>
      </w:pPr>
    </w:p>
    <w:p w14:paraId="153AE2B0" w14:textId="72A6504F" w:rsidR="00C956BD" w:rsidRPr="00C956BD" w:rsidRDefault="00C956BD" w:rsidP="00F90E5E">
      <w:pPr>
        <w:numPr>
          <w:ilvl w:val="0"/>
          <w:numId w:val="32"/>
        </w:numPr>
        <w:shd w:val="clear" w:color="auto" w:fill="FFFFFF"/>
        <w:spacing w:line="260" w:lineRule="exact"/>
        <w:rPr>
          <w:rFonts w:eastAsia="Times New Roman" w:cs="Arial"/>
          <w:szCs w:val="20"/>
        </w:rPr>
      </w:pPr>
      <w:r w:rsidRPr="00C956BD">
        <w:rPr>
          <w:rFonts w:eastAsia="Times New Roman" w:cs="Arial"/>
          <w:szCs w:val="20"/>
        </w:rPr>
        <w:t>v rubriko »cena na enoto«: ponujene cene, in sicer</w:t>
      </w:r>
      <w:r w:rsidRPr="00C956BD">
        <w:rPr>
          <w:rFonts w:eastAsia="Times New Roman" w:cs="Arial"/>
          <w:b/>
          <w:szCs w:val="20"/>
        </w:rPr>
        <w:t xml:space="preserve"> ceno na zavitek v EUR z DDV</w:t>
      </w:r>
      <w:r w:rsidRPr="00C956BD">
        <w:rPr>
          <w:rFonts w:eastAsia="Times New Roman" w:cs="Arial"/>
          <w:szCs w:val="20"/>
        </w:rPr>
        <w:t xml:space="preserve">. Cena mora vsebovati </w:t>
      </w:r>
      <w:r w:rsidRPr="00C956BD">
        <w:rPr>
          <w:rFonts w:cs="Arial"/>
          <w:szCs w:val="20"/>
        </w:rPr>
        <w:t>vse davke, popuste, stroške, ki vplivajo na oblikovanje ponudbene cene</w:t>
      </w:r>
      <w:r w:rsidRPr="00C956BD">
        <w:rPr>
          <w:rFonts w:eastAsia="Times New Roman" w:cs="Arial"/>
          <w:szCs w:val="20"/>
        </w:rPr>
        <w:t xml:space="preserve">, </w:t>
      </w:r>
      <w:r w:rsidRPr="00C956BD">
        <w:rPr>
          <w:rFonts w:eastAsia="Times New Roman" w:cs="Arial"/>
          <w:szCs w:val="24"/>
        </w:rPr>
        <w:t xml:space="preserve">vključno z dostavo na lokacije, navedene v prilogi </w:t>
      </w:r>
      <w:r>
        <w:rPr>
          <w:rFonts w:eastAsia="Times New Roman" w:cs="Arial"/>
          <w:szCs w:val="24"/>
        </w:rPr>
        <w:t>»</w:t>
      </w:r>
      <w:r w:rsidRPr="00C956BD">
        <w:rPr>
          <w:rFonts w:eastAsia="Times New Roman" w:cs="Arial"/>
          <w:szCs w:val="24"/>
        </w:rPr>
        <w:t>Seznam lokacij dostave</w:t>
      </w:r>
      <w:r>
        <w:rPr>
          <w:rFonts w:eastAsia="Times New Roman" w:cs="Arial"/>
          <w:szCs w:val="24"/>
        </w:rPr>
        <w:t>«</w:t>
      </w:r>
      <w:r w:rsidRPr="00C956BD">
        <w:rPr>
          <w:rFonts w:eastAsia="Times New Roman" w:cs="Arial"/>
          <w:szCs w:val="24"/>
        </w:rPr>
        <w:t xml:space="preserve">. </w:t>
      </w:r>
      <w:r w:rsidRPr="00C956BD">
        <w:rPr>
          <w:rFonts w:eastAsia="Times New Roman" w:cs="Arial"/>
          <w:szCs w:val="20"/>
        </w:rPr>
        <w:t>Cena v EUR z DDV</w:t>
      </w:r>
      <w:r>
        <w:rPr>
          <w:rFonts w:eastAsia="Times New Roman" w:cs="Arial"/>
          <w:szCs w:val="20"/>
        </w:rPr>
        <w:t xml:space="preserve"> na </w:t>
      </w:r>
      <w:r w:rsidRPr="00C956BD">
        <w:rPr>
          <w:rFonts w:eastAsia="Times New Roman" w:cs="Arial"/>
          <w:szCs w:val="20"/>
        </w:rPr>
        <w:t xml:space="preserve">zavitek se poda na največ štiri decimalna mesta. </w:t>
      </w:r>
    </w:p>
    <w:p w14:paraId="0F1747F1" w14:textId="77777777" w:rsidR="00C956BD" w:rsidRPr="00C956BD" w:rsidRDefault="00C956BD" w:rsidP="00F90E5E">
      <w:pPr>
        <w:shd w:val="clear" w:color="auto" w:fill="FFFFFF"/>
        <w:ind w:left="720"/>
        <w:rPr>
          <w:rFonts w:eastAsia="Times New Roman" w:cs="Arial"/>
          <w:szCs w:val="20"/>
        </w:rPr>
      </w:pPr>
    </w:p>
    <w:p w14:paraId="0B2F9F67" w14:textId="70DE8FA8" w:rsidR="00C956BD" w:rsidRDefault="00C956BD" w:rsidP="00F90E5E">
      <w:pPr>
        <w:numPr>
          <w:ilvl w:val="0"/>
          <w:numId w:val="32"/>
        </w:numPr>
        <w:shd w:val="clear" w:color="auto" w:fill="FFFFFF"/>
        <w:spacing w:line="260" w:lineRule="exact"/>
        <w:rPr>
          <w:rFonts w:eastAsia="Times New Roman" w:cs="Arial"/>
          <w:szCs w:val="20"/>
        </w:rPr>
      </w:pPr>
      <w:r w:rsidRPr="00C956BD">
        <w:rPr>
          <w:rFonts w:eastAsia="Times New Roman" w:cs="Arial"/>
          <w:szCs w:val="20"/>
        </w:rPr>
        <w:t>v rubriko »ponujeno«:</w:t>
      </w:r>
      <w:r w:rsidRPr="00C956BD">
        <w:rPr>
          <w:rFonts w:eastAsia="Times New Roman" w:cs="Arial"/>
          <w:b/>
          <w:szCs w:val="20"/>
        </w:rPr>
        <w:t xml:space="preserve"> vsaj blagovno znamko, naziv artikla, lahko pa tudi format, </w:t>
      </w:r>
      <w:proofErr w:type="spellStart"/>
      <w:r w:rsidRPr="00C956BD">
        <w:rPr>
          <w:rFonts w:eastAsia="Times New Roman" w:cs="Arial"/>
          <w:b/>
          <w:szCs w:val="20"/>
        </w:rPr>
        <w:t>gramaturo</w:t>
      </w:r>
      <w:proofErr w:type="spellEnd"/>
      <w:r w:rsidRPr="00C956BD">
        <w:rPr>
          <w:rFonts w:eastAsia="Times New Roman" w:cs="Arial"/>
          <w:b/>
          <w:szCs w:val="20"/>
        </w:rPr>
        <w:t>, opis artikla in</w:t>
      </w:r>
      <w:r w:rsidRPr="00C956BD">
        <w:rPr>
          <w:rFonts w:eastAsia="Times New Roman" w:cs="Arial"/>
          <w:b/>
          <w:bCs/>
          <w:szCs w:val="20"/>
        </w:rPr>
        <w:t xml:space="preserve"> pakiranje</w:t>
      </w:r>
      <w:r w:rsidRPr="00C956BD">
        <w:rPr>
          <w:rFonts w:eastAsia="Times New Roman" w:cs="Arial"/>
          <w:b/>
          <w:szCs w:val="20"/>
        </w:rPr>
        <w:t xml:space="preserve"> </w:t>
      </w:r>
      <w:r w:rsidRPr="00C956BD">
        <w:rPr>
          <w:rFonts w:eastAsia="Times New Roman" w:cs="Arial"/>
          <w:szCs w:val="20"/>
        </w:rPr>
        <w:t xml:space="preserve">(npr. Mondi, Plano </w:t>
      </w:r>
      <w:proofErr w:type="spellStart"/>
      <w:r w:rsidRPr="00C956BD">
        <w:rPr>
          <w:rFonts w:eastAsia="Times New Roman" w:cs="Arial"/>
          <w:szCs w:val="20"/>
        </w:rPr>
        <w:t>Speed</w:t>
      </w:r>
      <w:proofErr w:type="spellEnd"/>
      <w:r w:rsidRPr="00C956BD">
        <w:rPr>
          <w:rFonts w:eastAsia="Times New Roman" w:cs="Arial"/>
          <w:szCs w:val="20"/>
        </w:rPr>
        <w:t>, A4</w:t>
      </w:r>
      <w:r w:rsidR="00F90E5E">
        <w:rPr>
          <w:rFonts w:eastAsia="Times New Roman" w:cs="Arial"/>
          <w:szCs w:val="20"/>
        </w:rPr>
        <w:t>,</w:t>
      </w:r>
      <w:r w:rsidRPr="00C956BD">
        <w:rPr>
          <w:rFonts w:eastAsia="Times New Roman" w:cs="Arial"/>
          <w:szCs w:val="20"/>
        </w:rPr>
        <w:t xml:space="preserve"> 80 g, </w:t>
      </w:r>
      <w:proofErr w:type="spellStart"/>
      <w:r w:rsidRPr="00C956BD">
        <w:rPr>
          <w:rFonts w:eastAsia="Times New Roman" w:cs="Arial"/>
          <w:szCs w:val="20"/>
        </w:rPr>
        <w:t>copy</w:t>
      </w:r>
      <w:proofErr w:type="spellEnd"/>
      <w:r w:rsidRPr="00C956BD">
        <w:rPr>
          <w:rFonts w:eastAsia="Times New Roman" w:cs="Arial"/>
          <w:szCs w:val="20"/>
        </w:rPr>
        <w:t xml:space="preserve">, laser, </w:t>
      </w:r>
      <w:proofErr w:type="spellStart"/>
      <w:r w:rsidRPr="00C956BD">
        <w:rPr>
          <w:rFonts w:eastAsia="Times New Roman" w:cs="Arial"/>
          <w:szCs w:val="20"/>
        </w:rPr>
        <w:t>ink</w:t>
      </w:r>
      <w:proofErr w:type="spellEnd"/>
      <w:r w:rsidRPr="00C956BD">
        <w:rPr>
          <w:rFonts w:eastAsia="Times New Roman" w:cs="Arial"/>
          <w:szCs w:val="20"/>
        </w:rPr>
        <w:t xml:space="preserve"> jet, </w:t>
      </w:r>
      <w:proofErr w:type="spellStart"/>
      <w:r w:rsidRPr="00C956BD">
        <w:rPr>
          <w:rFonts w:eastAsia="Times New Roman" w:cs="Arial"/>
          <w:szCs w:val="20"/>
        </w:rPr>
        <w:t>color</w:t>
      </w:r>
      <w:proofErr w:type="spellEnd"/>
      <w:r w:rsidRPr="00C956BD">
        <w:rPr>
          <w:rFonts w:eastAsia="Times New Roman" w:cs="Arial"/>
          <w:szCs w:val="20"/>
        </w:rPr>
        <w:t xml:space="preserve"> </w:t>
      </w:r>
      <w:proofErr w:type="spellStart"/>
      <w:r w:rsidRPr="00C956BD">
        <w:rPr>
          <w:rFonts w:eastAsia="Times New Roman" w:cs="Arial"/>
          <w:szCs w:val="20"/>
        </w:rPr>
        <w:t>copy</w:t>
      </w:r>
      <w:proofErr w:type="spellEnd"/>
      <w:r w:rsidRPr="00C956BD">
        <w:rPr>
          <w:rFonts w:eastAsia="Times New Roman" w:cs="Arial"/>
          <w:szCs w:val="20"/>
        </w:rPr>
        <w:t>, 1/500). V kolikor ponudnik v predmetno rubriko zahtevanih podatkov ne bo vpisal, bodo pa le-ti razvidni iz ponudbe ponudnika, se šteje, da ponudnik ponuja artikel</w:t>
      </w:r>
      <w:r w:rsidR="001B3DA0">
        <w:rPr>
          <w:rFonts w:eastAsia="Times New Roman" w:cs="Arial"/>
          <w:szCs w:val="20"/>
        </w:rPr>
        <w:t>, kot izhaja iz ponudbe.</w:t>
      </w:r>
    </w:p>
    <w:p w14:paraId="1D29D7B6" w14:textId="77777777" w:rsidR="00C85C5E" w:rsidRPr="00C956BD" w:rsidRDefault="00C85C5E" w:rsidP="00C85C5E">
      <w:pPr>
        <w:shd w:val="clear" w:color="auto" w:fill="FFFFFF"/>
        <w:spacing w:line="260" w:lineRule="exact"/>
        <w:rPr>
          <w:rFonts w:eastAsia="Times New Roman" w:cs="Arial"/>
          <w:szCs w:val="20"/>
        </w:rPr>
      </w:pPr>
    </w:p>
    <w:p w14:paraId="3D02E465" w14:textId="05DB2787" w:rsidR="00C956BD" w:rsidRPr="00C85C5E" w:rsidRDefault="00C85C5E" w:rsidP="00F90E5E">
      <w:pPr>
        <w:numPr>
          <w:ilvl w:val="0"/>
          <w:numId w:val="32"/>
        </w:numPr>
        <w:shd w:val="clear" w:color="auto" w:fill="FFFFFF"/>
        <w:spacing w:line="260" w:lineRule="exact"/>
        <w:rPr>
          <w:rFonts w:eastAsia="Times New Roman" w:cs="Arial"/>
          <w:szCs w:val="20"/>
        </w:rPr>
      </w:pPr>
      <w:r>
        <w:rPr>
          <w:rFonts w:eastAsia="Times New Roman" w:cs="Arial"/>
          <w:szCs w:val="20"/>
        </w:rPr>
        <w:t>če</w:t>
      </w:r>
      <w:r w:rsidR="00C956BD" w:rsidRPr="00C956BD">
        <w:rPr>
          <w:rFonts w:eastAsia="Times New Roman" w:cs="Arial"/>
          <w:szCs w:val="20"/>
        </w:rPr>
        <w:t xml:space="preserve"> ponudnik v predmetno rubriko podatkov, ki so v </w:t>
      </w:r>
      <w:r>
        <w:rPr>
          <w:rFonts w:eastAsia="Times New Roman" w:cs="Arial"/>
          <w:szCs w:val="20"/>
        </w:rPr>
        <w:t>drugi</w:t>
      </w:r>
      <w:r w:rsidR="00C956BD" w:rsidRPr="00C956BD">
        <w:rPr>
          <w:rFonts w:eastAsia="Times New Roman" w:cs="Arial"/>
          <w:szCs w:val="20"/>
        </w:rPr>
        <w:t xml:space="preserve"> alinei navedeni opcijsko, ne bo vpisal in le-ti ne bodo razvidni iz ponudbe ponudnika, se šteje, da ponuja artikel, kot izhaja iz opisa artikla v tehničnih specifikacijah naročila.</w:t>
      </w:r>
      <w:r w:rsidR="00C956BD" w:rsidRPr="00C956BD">
        <w:rPr>
          <w:rFonts w:eastAsia="Times New Roman" w:cs="Arial"/>
          <w:szCs w:val="24"/>
          <w:lang w:eastAsia="sl-SI"/>
        </w:rPr>
        <w:t xml:space="preserve"> </w:t>
      </w:r>
    </w:p>
    <w:p w14:paraId="56731E8F" w14:textId="77777777" w:rsidR="00C85C5E" w:rsidRPr="00C956BD" w:rsidRDefault="00C85C5E" w:rsidP="00C85C5E">
      <w:pPr>
        <w:shd w:val="clear" w:color="auto" w:fill="FFFFFF"/>
        <w:spacing w:line="260" w:lineRule="exact"/>
        <w:rPr>
          <w:rFonts w:eastAsia="Times New Roman" w:cs="Arial"/>
          <w:szCs w:val="20"/>
        </w:rPr>
      </w:pPr>
    </w:p>
    <w:p w14:paraId="3300D673" w14:textId="055765FA" w:rsidR="00C956BD" w:rsidRPr="00C956BD" w:rsidRDefault="00C85C5E" w:rsidP="00F90E5E">
      <w:pPr>
        <w:numPr>
          <w:ilvl w:val="0"/>
          <w:numId w:val="32"/>
        </w:numPr>
        <w:shd w:val="clear" w:color="auto" w:fill="FFFFFF"/>
        <w:spacing w:line="260" w:lineRule="exact"/>
        <w:rPr>
          <w:rFonts w:eastAsia="Times New Roman" w:cs="Arial"/>
          <w:szCs w:val="20"/>
        </w:rPr>
      </w:pPr>
      <w:r>
        <w:rPr>
          <w:rFonts w:eastAsia="Times New Roman" w:cs="Arial"/>
          <w:szCs w:val="24"/>
          <w:lang w:eastAsia="sl-SI"/>
        </w:rPr>
        <w:t>n</w:t>
      </w:r>
      <w:r w:rsidR="00C956BD" w:rsidRPr="00C956BD">
        <w:rPr>
          <w:rFonts w:eastAsia="Times New Roman" w:cs="Arial"/>
          <w:szCs w:val="24"/>
          <w:lang w:eastAsia="sl-SI"/>
        </w:rPr>
        <w:t>avedeni podatki v postopku oddaje predmetnega naročila ne morejo biti označeni kot poslovna skrivnost, enako velja za vsa predložena dokazila za vse opisane karakteristike ponujenih artiklov oziroma za dokazovanje vseh zahtev iz tehničnih specifikacij naročila.</w:t>
      </w:r>
    </w:p>
    <w:p w14:paraId="5AED6EDF" w14:textId="77777777" w:rsidR="00C956BD" w:rsidRPr="00B86F9F" w:rsidRDefault="00C956BD" w:rsidP="0028502B">
      <w:pPr>
        <w:spacing w:line="0" w:lineRule="atLeast"/>
        <w:rPr>
          <w:rFonts w:cs="Arial"/>
          <w:szCs w:val="20"/>
        </w:rPr>
      </w:pPr>
    </w:p>
    <w:p w14:paraId="2731D14A" w14:textId="1D6DAFD4" w:rsidR="0028502B" w:rsidRDefault="00F90E5E" w:rsidP="0028502B">
      <w:pPr>
        <w:shd w:val="clear" w:color="auto" w:fill="FFFFFF"/>
        <w:spacing w:line="0" w:lineRule="atLeast"/>
        <w:rPr>
          <w:rFonts w:cs="Arial"/>
          <w:bCs/>
          <w:szCs w:val="20"/>
          <w:lang w:eastAsia="sl-SI"/>
        </w:rPr>
      </w:pPr>
      <w:r w:rsidRPr="00AC3A33">
        <w:rPr>
          <w:rFonts w:cs="Arial"/>
          <w:bCs/>
          <w:szCs w:val="20"/>
          <w:lang w:eastAsia="sl-SI"/>
        </w:rPr>
        <w:t>Ponudnik v sistem e-JN v razdelku »Skupna ponudbena vrednost« pripravi predračun, tako, da po izbiri možnosti »Pripravi predračun za dražbo« v zato namenjene celice tabele z ročnim vnosom ali uvozom izpolnjene datoteke vnese »Ponujeno (naziv)«, »Cena/EM</w:t>
      </w:r>
      <w:r>
        <w:rPr>
          <w:rFonts w:cs="Arial"/>
          <w:bCs/>
          <w:szCs w:val="20"/>
          <w:lang w:eastAsia="sl-SI"/>
        </w:rPr>
        <w:t xml:space="preserve"> </w:t>
      </w:r>
      <w:r w:rsidRPr="00AC3A33">
        <w:rPr>
          <w:rFonts w:cs="Arial"/>
          <w:bCs/>
          <w:szCs w:val="20"/>
          <w:lang w:eastAsia="sl-SI"/>
        </w:rPr>
        <w:t xml:space="preserve">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w:t>
      </w:r>
      <w:r w:rsidRPr="006B47C9">
        <w:rPr>
          <w:rFonts w:cs="Arial"/>
          <w:bCs/>
          <w:szCs w:val="20"/>
          <w:lang w:eastAsia="sl-SI"/>
        </w:rPr>
        <w:t>količino, razviden in dostopen na javnem odpiranju ponudb</w:t>
      </w:r>
      <w:r>
        <w:rPr>
          <w:rFonts w:cs="Arial"/>
          <w:bCs/>
          <w:szCs w:val="20"/>
          <w:lang w:eastAsia="sl-SI"/>
        </w:rPr>
        <w:t>.</w:t>
      </w:r>
    </w:p>
    <w:p w14:paraId="3E487CD5" w14:textId="77777777" w:rsidR="00F90E5E" w:rsidRPr="00B86F9F" w:rsidRDefault="00F90E5E" w:rsidP="0028502B">
      <w:pPr>
        <w:shd w:val="clear" w:color="auto" w:fill="FFFFFF"/>
        <w:spacing w:line="0" w:lineRule="atLeast"/>
        <w:rPr>
          <w:rFonts w:cs="Arial"/>
          <w:bCs/>
          <w:szCs w:val="20"/>
        </w:rPr>
      </w:pPr>
    </w:p>
    <w:p w14:paraId="3D36D39B" w14:textId="3D9CE835" w:rsidR="0028502B" w:rsidRPr="00B86F9F" w:rsidRDefault="0028502B" w:rsidP="0028502B">
      <w:pPr>
        <w:spacing w:line="0" w:lineRule="atLeast"/>
        <w:rPr>
          <w:rFonts w:cs="Arial"/>
          <w:szCs w:val="20"/>
        </w:rPr>
      </w:pPr>
      <w:r w:rsidRPr="00B86F9F">
        <w:rPr>
          <w:rFonts w:cs="Arial"/>
          <w:szCs w:val="20"/>
        </w:rPr>
        <w:t>Ponudnik izpolni vse postavke v Predračunu</w:t>
      </w:r>
      <w:r w:rsidR="00C730A2">
        <w:rPr>
          <w:rFonts w:cs="Arial"/>
          <w:szCs w:val="20"/>
        </w:rPr>
        <w:t xml:space="preserve">. </w:t>
      </w:r>
      <w:r w:rsidRPr="00B86F9F">
        <w:rPr>
          <w:rFonts w:cs="Arial"/>
          <w:szCs w:val="20"/>
        </w:rPr>
        <w:t>Če ponudnik cene za posamezno postavko ne vpiše, sistem ne dopusti oddaje take ponudbe. Če vpiše ceno 0 (nič) EUR, se šteje, da ponuja postavko brezplačno.</w:t>
      </w:r>
    </w:p>
    <w:p w14:paraId="13B4CCFE" w14:textId="77777777" w:rsidR="0028502B" w:rsidRPr="00B86F9F" w:rsidRDefault="0028502B" w:rsidP="0028502B">
      <w:pPr>
        <w:spacing w:line="0" w:lineRule="atLeast"/>
        <w:rPr>
          <w:rFonts w:cs="Arial"/>
          <w:szCs w:val="20"/>
        </w:rPr>
      </w:pPr>
    </w:p>
    <w:p w14:paraId="1A28EEAA" w14:textId="77777777" w:rsidR="0028502B" w:rsidRPr="00B86F9F" w:rsidRDefault="0028502B" w:rsidP="0028502B">
      <w:pPr>
        <w:spacing w:line="0" w:lineRule="atLeast"/>
        <w:rPr>
          <w:rFonts w:cs="Arial"/>
          <w:szCs w:val="20"/>
        </w:rPr>
      </w:pPr>
      <w:r w:rsidRPr="00B86F9F">
        <w:rPr>
          <w:rFonts w:cs="Arial"/>
          <w:szCs w:val="20"/>
        </w:rPr>
        <w:t xml:space="preserve">Naročnik v primeru, da ponudnik poleg cen, </w:t>
      </w:r>
      <w:r w:rsidRPr="00424EFA">
        <w:rPr>
          <w:rFonts w:cs="Arial"/>
          <w:szCs w:val="20"/>
          <w:u w:val="single"/>
        </w:rPr>
        <w:t>vpisanih v sistemu e-JN,</w:t>
      </w:r>
      <w:r w:rsidRPr="00B86F9F">
        <w:rPr>
          <w:rFonts w:cs="Arial"/>
          <w:szCs w:val="20"/>
        </w:rPr>
        <w:t xml:space="preserve"> v ponudbeni dokumentaciji predloži dokumente z vpisanimi ponudbenimi cenami, teh vpisov ne bo upošteval in se bo štelo, da ponudnik ponuja cene, kot bodo vpisane v sistemu e-JN v </w:t>
      </w:r>
      <w:r w:rsidRPr="00B86F9F">
        <w:rPr>
          <w:rFonts w:cs="Arial"/>
          <w:bCs/>
          <w:szCs w:val="20"/>
        </w:rPr>
        <w:t>razdelku »Skupna ponudbena vrednost«</w:t>
      </w:r>
      <w:r w:rsidRPr="00B86F9F">
        <w:rPr>
          <w:rFonts w:cs="Arial"/>
          <w:szCs w:val="20"/>
        </w:rPr>
        <w:t>.</w:t>
      </w:r>
    </w:p>
    <w:p w14:paraId="2E74972C" w14:textId="77777777" w:rsidR="00206984" w:rsidRPr="00B86F9F" w:rsidRDefault="00206984" w:rsidP="00DA28AC">
      <w:pPr>
        <w:suppressAutoHyphens/>
        <w:autoSpaceDN w:val="0"/>
        <w:spacing w:line="0" w:lineRule="atLeast"/>
        <w:textAlignment w:val="baseline"/>
        <w:rPr>
          <w:rFonts w:cs="Arial"/>
          <w:szCs w:val="20"/>
        </w:rPr>
      </w:pPr>
    </w:p>
    <w:p w14:paraId="1FD0C694" w14:textId="60C9B100" w:rsidR="00CC360B" w:rsidRPr="00B86F9F" w:rsidRDefault="00CC360B" w:rsidP="00DA28AC">
      <w:pPr>
        <w:pStyle w:val="Naslov3"/>
        <w:spacing w:line="0" w:lineRule="atLeast"/>
        <w:rPr>
          <w:rFonts w:cs="Arial"/>
          <w:szCs w:val="20"/>
        </w:rPr>
      </w:pPr>
      <w:bookmarkStart w:id="61" w:name="_Toc77661579"/>
      <w:bookmarkStart w:id="62" w:name="_Toc77661580"/>
      <w:bookmarkStart w:id="63" w:name="_Toc77661581"/>
      <w:bookmarkStart w:id="64" w:name="_Toc77661582"/>
      <w:bookmarkStart w:id="65" w:name="_Toc233207195"/>
      <w:bookmarkEnd w:id="61"/>
      <w:bookmarkEnd w:id="62"/>
      <w:bookmarkEnd w:id="63"/>
      <w:bookmarkEnd w:id="64"/>
      <w:r w:rsidRPr="00B86F9F">
        <w:rPr>
          <w:rFonts w:cs="Arial"/>
          <w:szCs w:val="20"/>
        </w:rPr>
        <w:t>Drugi dokumenti ponudbe</w:t>
      </w:r>
      <w:bookmarkEnd w:id="65"/>
      <w:r w:rsidRPr="00B86F9F">
        <w:rPr>
          <w:rFonts w:cs="Arial"/>
          <w:szCs w:val="20"/>
        </w:rPr>
        <w:t xml:space="preserve"> </w:t>
      </w:r>
    </w:p>
    <w:p w14:paraId="75170B7D" w14:textId="77777777" w:rsidR="00CC360B" w:rsidRPr="00B86F9F" w:rsidRDefault="00CC360B" w:rsidP="00DA28AC">
      <w:pPr>
        <w:spacing w:line="0" w:lineRule="atLeast"/>
        <w:rPr>
          <w:rFonts w:cs="Arial"/>
          <w:szCs w:val="20"/>
        </w:rPr>
      </w:pPr>
    </w:p>
    <w:p w14:paraId="1020AEED" w14:textId="77777777" w:rsidR="00CC360B" w:rsidRPr="00B86F9F" w:rsidRDefault="00CC360B" w:rsidP="00DA28AC">
      <w:pPr>
        <w:spacing w:line="0" w:lineRule="atLeast"/>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DA28AC">
      <w:pPr>
        <w:spacing w:line="0" w:lineRule="atLeast"/>
        <w:rPr>
          <w:rFonts w:cs="Arial"/>
          <w:szCs w:val="20"/>
        </w:rPr>
      </w:pPr>
    </w:p>
    <w:p w14:paraId="428A5412" w14:textId="6364508C" w:rsidR="00CC360B" w:rsidRPr="00B86F9F" w:rsidRDefault="00CC360B" w:rsidP="00DA28AC">
      <w:pPr>
        <w:spacing w:line="0" w:lineRule="atLeast"/>
        <w:rPr>
          <w:rFonts w:cs="Arial"/>
          <w:szCs w:val="20"/>
        </w:rPr>
      </w:pPr>
      <w:r w:rsidRPr="00B86F9F">
        <w:rPr>
          <w:rFonts w:cs="Arial"/>
          <w:szCs w:val="20"/>
        </w:rPr>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w:t>
      </w:r>
      <w:proofErr w:type="spellStart"/>
      <w:r w:rsidRPr="00B86F9F">
        <w:rPr>
          <w:rFonts w:cs="Arial"/>
          <w:szCs w:val="20"/>
        </w:rPr>
        <w:t>pdf</w:t>
      </w:r>
      <w:proofErr w:type="spellEnd"/>
      <w:r w:rsidRPr="00B86F9F">
        <w:rPr>
          <w:rFonts w:cs="Arial"/>
          <w:szCs w:val="20"/>
        </w:rPr>
        <w:t xml:space="preserve"> dokument ali drug format, ki omogoča shranjevanje skeniranega dokumenta (npr. *.</w:t>
      </w:r>
      <w:proofErr w:type="spellStart"/>
      <w:r w:rsidRPr="00B86F9F">
        <w:rPr>
          <w:rFonts w:cs="Arial"/>
          <w:szCs w:val="20"/>
        </w:rPr>
        <w:t>tif</w:t>
      </w:r>
      <w:proofErr w:type="spellEnd"/>
      <w:r w:rsidRPr="00B86F9F">
        <w:rPr>
          <w:rFonts w:cs="Arial"/>
          <w:szCs w:val="20"/>
        </w:rPr>
        <w:t>, *.</w:t>
      </w:r>
      <w:proofErr w:type="spellStart"/>
      <w:r w:rsidRPr="00B86F9F">
        <w:rPr>
          <w:rFonts w:cs="Arial"/>
          <w:szCs w:val="20"/>
        </w:rPr>
        <w:t>jpg</w:t>
      </w:r>
      <w:proofErr w:type="spellEnd"/>
      <w:r w:rsidRPr="00B86F9F">
        <w:rPr>
          <w:rFonts w:cs="Arial"/>
          <w:szCs w:val="20"/>
        </w:rPr>
        <w:t>), lahko so podpisani tudi elektronsko in naloženi kot *.</w:t>
      </w:r>
      <w:proofErr w:type="spellStart"/>
      <w:r w:rsidRPr="00B86F9F">
        <w:rPr>
          <w:rFonts w:cs="Arial"/>
          <w:szCs w:val="20"/>
        </w:rPr>
        <w:t>pdf</w:t>
      </w:r>
      <w:proofErr w:type="spellEnd"/>
      <w:r w:rsidRPr="00B86F9F">
        <w:rPr>
          <w:rFonts w:cs="Arial"/>
          <w:szCs w:val="20"/>
        </w:rPr>
        <w:t xml:space="preserve"> dokument.</w:t>
      </w:r>
    </w:p>
    <w:p w14:paraId="110C5EE6" w14:textId="22A14F9C" w:rsidR="004D288C" w:rsidRDefault="004D288C" w:rsidP="00DA28AC">
      <w:pPr>
        <w:spacing w:line="0" w:lineRule="atLeast"/>
        <w:rPr>
          <w:rFonts w:cs="Arial"/>
          <w:szCs w:val="20"/>
          <w:highlight w:val="yellow"/>
        </w:rPr>
      </w:pPr>
    </w:p>
    <w:p w14:paraId="42A4F420" w14:textId="77777777" w:rsidR="00C020DF" w:rsidRDefault="00C020DF" w:rsidP="00DA28AC">
      <w:pPr>
        <w:spacing w:line="0" w:lineRule="atLeast"/>
        <w:rPr>
          <w:rFonts w:cs="Arial"/>
          <w:szCs w:val="20"/>
          <w:highlight w:val="yellow"/>
        </w:rPr>
      </w:pPr>
    </w:p>
    <w:p w14:paraId="386AB7DC" w14:textId="77777777" w:rsidR="00C020DF" w:rsidRDefault="00C020DF" w:rsidP="00DA28AC">
      <w:pPr>
        <w:spacing w:line="0" w:lineRule="atLeast"/>
        <w:rPr>
          <w:rFonts w:cs="Arial"/>
          <w:szCs w:val="20"/>
          <w:highlight w:val="yellow"/>
        </w:rPr>
      </w:pPr>
    </w:p>
    <w:p w14:paraId="4F247FA6" w14:textId="77777777" w:rsidR="00C020DF" w:rsidRPr="00B86F9F" w:rsidRDefault="00C020DF" w:rsidP="00DA28AC">
      <w:pPr>
        <w:spacing w:line="0" w:lineRule="atLeast"/>
        <w:rPr>
          <w:rFonts w:cs="Arial"/>
          <w:szCs w:val="20"/>
          <w:highlight w:val="yellow"/>
        </w:rPr>
      </w:pPr>
    </w:p>
    <w:p w14:paraId="0879EB7D" w14:textId="77777777" w:rsidR="002C427C" w:rsidRPr="00B86F9F" w:rsidRDefault="002B01BB" w:rsidP="00DA28AC">
      <w:pPr>
        <w:pStyle w:val="Naslov2"/>
        <w:numPr>
          <w:ilvl w:val="1"/>
          <w:numId w:val="12"/>
        </w:numPr>
        <w:spacing w:line="0" w:lineRule="atLeast"/>
        <w:ind w:hanging="499"/>
        <w:jc w:val="left"/>
        <w:rPr>
          <w:rFonts w:cs="Arial"/>
          <w:szCs w:val="20"/>
        </w:rPr>
      </w:pPr>
      <w:bookmarkStart w:id="66" w:name="_Hlk14165460"/>
      <w:bookmarkStart w:id="67" w:name="_Toc233207196"/>
      <w:r w:rsidRPr="00B86F9F">
        <w:rPr>
          <w:rFonts w:cs="Arial"/>
          <w:szCs w:val="20"/>
        </w:rPr>
        <w:lastRenderedPageBreak/>
        <w:t>Druga določila za pripravo ponudbe</w:t>
      </w:r>
      <w:bookmarkEnd w:id="67"/>
    </w:p>
    <w:bookmarkEnd w:id="66"/>
    <w:p w14:paraId="7205E36F" w14:textId="6A0DE165" w:rsidR="00D33251" w:rsidRPr="00B86F9F" w:rsidRDefault="00D33251" w:rsidP="00DA28AC">
      <w:pPr>
        <w:spacing w:line="0" w:lineRule="atLeast"/>
        <w:rPr>
          <w:rFonts w:cs="Arial"/>
          <w:szCs w:val="20"/>
          <w:highlight w:val="yellow"/>
        </w:rPr>
      </w:pPr>
    </w:p>
    <w:p w14:paraId="202343C2" w14:textId="77777777" w:rsidR="002C427C" w:rsidRPr="00B86F9F" w:rsidRDefault="002C427C" w:rsidP="00DA28AC">
      <w:pPr>
        <w:pStyle w:val="Naslov3"/>
        <w:spacing w:line="0" w:lineRule="atLeast"/>
        <w:rPr>
          <w:rFonts w:cs="Arial"/>
          <w:i/>
          <w:szCs w:val="20"/>
        </w:rPr>
      </w:pPr>
      <w:bookmarkStart w:id="68" w:name="_Toc336851754"/>
      <w:bookmarkStart w:id="69" w:name="_Toc336851802"/>
      <w:bookmarkStart w:id="70" w:name="_Toc233207197"/>
      <w:r w:rsidRPr="00B86F9F">
        <w:rPr>
          <w:rFonts w:cs="Arial"/>
          <w:i/>
          <w:szCs w:val="20"/>
        </w:rPr>
        <w:t>Skupna ponudba</w:t>
      </w:r>
      <w:bookmarkEnd w:id="68"/>
      <w:bookmarkEnd w:id="69"/>
      <w:bookmarkEnd w:id="70"/>
    </w:p>
    <w:p w14:paraId="03EB317D" w14:textId="77777777" w:rsidR="008E4247" w:rsidRPr="00B86F9F" w:rsidRDefault="008E4247" w:rsidP="00DA28AC">
      <w:pPr>
        <w:spacing w:line="0" w:lineRule="atLeast"/>
        <w:rPr>
          <w:rFonts w:cs="Arial"/>
          <w:szCs w:val="20"/>
        </w:rPr>
      </w:pPr>
    </w:p>
    <w:p w14:paraId="5B84201E" w14:textId="6758C1B6" w:rsidR="00DA0347" w:rsidRPr="00B86F9F" w:rsidRDefault="00DA1EC1" w:rsidP="00DA28AC">
      <w:pPr>
        <w:spacing w:line="0" w:lineRule="atLeast"/>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B353B8" w:rsidRPr="00B86F9F">
        <w:rPr>
          <w:rFonts w:cs="Arial"/>
          <w:szCs w:val="20"/>
        </w:rPr>
        <w:t>10</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034777">
        <w:rPr>
          <w:rFonts w:cs="Arial"/>
          <w:szCs w:val="20"/>
        </w:rPr>
        <w:t>h</w:t>
      </w:r>
      <w:r w:rsidR="00B07559" w:rsidRPr="00B86F9F">
        <w:rPr>
          <w:rFonts w:cs="Arial"/>
          <w:szCs w:val="20"/>
        </w:rPr>
        <w:t xml:space="preserve"> navodil</w:t>
      </w:r>
      <w:r w:rsidR="00B75F3C" w:rsidRPr="00B86F9F">
        <w:rPr>
          <w:rFonts w:cs="Arial"/>
          <w:szCs w:val="20"/>
        </w:rPr>
        <w:t>.</w:t>
      </w:r>
      <w:r w:rsidR="006A5DF6" w:rsidRPr="00B86F9F">
        <w:rPr>
          <w:rFonts w:cs="Arial"/>
          <w:szCs w:val="20"/>
        </w:rPr>
        <w:t xml:space="preserve"> </w:t>
      </w:r>
    </w:p>
    <w:p w14:paraId="4E164BF7" w14:textId="77777777" w:rsidR="00DA0347" w:rsidRPr="00B86F9F" w:rsidRDefault="00DA0347" w:rsidP="00DA28AC">
      <w:pPr>
        <w:spacing w:line="0" w:lineRule="atLeast"/>
        <w:rPr>
          <w:rFonts w:cs="Arial"/>
          <w:szCs w:val="20"/>
        </w:rPr>
      </w:pPr>
    </w:p>
    <w:p w14:paraId="519B2AA9" w14:textId="76D114C2" w:rsidR="008022A9" w:rsidRPr="00B86F9F" w:rsidRDefault="008022A9" w:rsidP="00DA28AC">
      <w:pPr>
        <w:spacing w:line="0" w:lineRule="atLeast"/>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DA28AC">
      <w:pPr>
        <w:spacing w:line="0" w:lineRule="atLeast"/>
        <w:rPr>
          <w:rFonts w:cs="Arial"/>
          <w:szCs w:val="20"/>
        </w:rPr>
      </w:pPr>
    </w:p>
    <w:p w14:paraId="36649F7D" w14:textId="4D0DCF89" w:rsidR="00760315" w:rsidRPr="00B86F9F" w:rsidRDefault="00760315" w:rsidP="00DA28AC">
      <w:pPr>
        <w:spacing w:line="0" w:lineRule="atLeast"/>
        <w:rPr>
          <w:rFonts w:cs="Arial"/>
          <w:szCs w:val="20"/>
        </w:rPr>
      </w:pPr>
      <w:r w:rsidRPr="00B86F9F">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 bo naročnik ravnal v skladu z devetim, desetim in enajstim odstavkom 75. člena ZJN-3.</w:t>
      </w:r>
    </w:p>
    <w:p w14:paraId="778340DD" w14:textId="77777777" w:rsidR="002461C8" w:rsidRPr="00B86F9F" w:rsidRDefault="002461C8" w:rsidP="00DA28AC">
      <w:pPr>
        <w:spacing w:line="0" w:lineRule="atLeast"/>
        <w:rPr>
          <w:rFonts w:cs="Arial"/>
          <w:szCs w:val="20"/>
        </w:rPr>
      </w:pPr>
    </w:p>
    <w:p w14:paraId="18ACAFF7" w14:textId="16468612" w:rsidR="00686C29" w:rsidRPr="00B86F9F" w:rsidRDefault="00686C29" w:rsidP="00DA28AC">
      <w:pPr>
        <w:spacing w:line="0" w:lineRule="atLeast"/>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DA28AC">
      <w:pPr>
        <w:spacing w:line="0" w:lineRule="atLeast"/>
        <w:rPr>
          <w:rFonts w:cs="Arial"/>
          <w:szCs w:val="20"/>
        </w:rPr>
      </w:pPr>
    </w:p>
    <w:p w14:paraId="07536C0C" w14:textId="38B9D186" w:rsidR="001C31B6" w:rsidRPr="00B86F9F" w:rsidRDefault="002461C8" w:rsidP="00DA28AC">
      <w:pPr>
        <w:spacing w:line="0" w:lineRule="atLeast"/>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53BD4DA0" w14:textId="77777777" w:rsidR="005401AD" w:rsidRPr="00B86F9F" w:rsidRDefault="005401AD" w:rsidP="00DA28AC">
      <w:pPr>
        <w:spacing w:line="0" w:lineRule="atLeast"/>
        <w:rPr>
          <w:rFonts w:eastAsia="Times New Roman" w:cs="Arial"/>
          <w:szCs w:val="20"/>
          <w:lang w:eastAsia="sl-SI"/>
        </w:rPr>
      </w:pPr>
    </w:p>
    <w:p w14:paraId="4FF095FC" w14:textId="77777777" w:rsidR="003F7D4F" w:rsidRPr="00B86F9F" w:rsidRDefault="003F7D4F" w:rsidP="00DA28AC">
      <w:pPr>
        <w:pStyle w:val="Naslov3"/>
        <w:spacing w:line="0" w:lineRule="atLeast"/>
        <w:rPr>
          <w:rFonts w:cs="Arial"/>
          <w:i/>
          <w:szCs w:val="20"/>
        </w:rPr>
      </w:pPr>
      <w:bookmarkStart w:id="71" w:name="_Toc336851756"/>
      <w:bookmarkStart w:id="72" w:name="_Toc336851804"/>
      <w:bookmarkStart w:id="73" w:name="_Toc233207198"/>
      <w:r w:rsidRPr="00B86F9F">
        <w:rPr>
          <w:rFonts w:cs="Arial"/>
          <w:i/>
          <w:szCs w:val="20"/>
        </w:rPr>
        <w:t>Variantne ponudbe</w:t>
      </w:r>
      <w:bookmarkEnd w:id="71"/>
      <w:bookmarkEnd w:id="72"/>
      <w:bookmarkEnd w:id="73"/>
    </w:p>
    <w:p w14:paraId="5BB6C32E" w14:textId="77777777" w:rsidR="008E4247" w:rsidRPr="00B86F9F" w:rsidRDefault="008E4247" w:rsidP="00DA28AC">
      <w:pPr>
        <w:spacing w:line="0" w:lineRule="atLeast"/>
        <w:rPr>
          <w:rFonts w:cs="Arial"/>
          <w:szCs w:val="20"/>
        </w:rPr>
      </w:pPr>
    </w:p>
    <w:p w14:paraId="0D6AA55D" w14:textId="5C319B61" w:rsidR="003F7D4F" w:rsidRPr="00B86F9F" w:rsidRDefault="003F7D4F" w:rsidP="00DA28AC">
      <w:pPr>
        <w:spacing w:line="0" w:lineRule="atLeast"/>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DA28AC">
      <w:pPr>
        <w:spacing w:line="0" w:lineRule="atLeast"/>
        <w:rPr>
          <w:rFonts w:cs="Arial"/>
          <w:szCs w:val="20"/>
        </w:rPr>
      </w:pPr>
    </w:p>
    <w:p w14:paraId="48295883" w14:textId="77777777" w:rsidR="003F7D4F" w:rsidRPr="00B86F9F" w:rsidRDefault="003F7D4F" w:rsidP="00DA28AC">
      <w:pPr>
        <w:pStyle w:val="Naslov3"/>
        <w:spacing w:line="0" w:lineRule="atLeast"/>
        <w:rPr>
          <w:rFonts w:cs="Arial"/>
          <w:i/>
          <w:szCs w:val="20"/>
        </w:rPr>
      </w:pPr>
      <w:bookmarkStart w:id="74" w:name="_Toc336851757"/>
      <w:bookmarkStart w:id="75" w:name="_Toc336851805"/>
      <w:bookmarkStart w:id="76" w:name="_Toc233207199"/>
      <w:r w:rsidRPr="00B86F9F">
        <w:rPr>
          <w:rFonts w:cs="Arial"/>
          <w:i/>
          <w:szCs w:val="20"/>
        </w:rPr>
        <w:t>Jezik ponudbe</w:t>
      </w:r>
      <w:bookmarkEnd w:id="74"/>
      <w:bookmarkEnd w:id="75"/>
      <w:bookmarkEnd w:id="76"/>
    </w:p>
    <w:p w14:paraId="75356A23" w14:textId="3503117B" w:rsidR="008E4247" w:rsidRPr="00B86F9F" w:rsidRDefault="008E4247" w:rsidP="00DA28AC">
      <w:pPr>
        <w:spacing w:line="0" w:lineRule="atLeast"/>
        <w:rPr>
          <w:rFonts w:cs="Arial"/>
          <w:szCs w:val="20"/>
        </w:rPr>
      </w:pPr>
    </w:p>
    <w:p w14:paraId="0248179C" w14:textId="5D3C6B71" w:rsidR="00634708" w:rsidRPr="00B86F9F" w:rsidRDefault="00634708" w:rsidP="00DA28AC">
      <w:pPr>
        <w:spacing w:line="0" w:lineRule="atLeast"/>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DA28AC">
      <w:pPr>
        <w:spacing w:line="0" w:lineRule="atLeast"/>
        <w:rPr>
          <w:rFonts w:cs="Arial"/>
          <w:szCs w:val="20"/>
        </w:rPr>
      </w:pPr>
    </w:p>
    <w:p w14:paraId="7D030A43" w14:textId="77777777" w:rsidR="00634708" w:rsidRDefault="00634708" w:rsidP="00DA28AC">
      <w:pPr>
        <w:spacing w:line="0" w:lineRule="atLeast"/>
        <w:rPr>
          <w:rFonts w:cs="Arial"/>
          <w:szCs w:val="20"/>
        </w:rPr>
      </w:pPr>
      <w:r w:rsidRPr="00B86F9F">
        <w:rPr>
          <w:rFonts w:cs="Arial"/>
          <w:szCs w:val="20"/>
        </w:rPr>
        <w:t>Vsi dokumenti v zvezi s ponudbo morajo biti v slovenskem jeziku.</w:t>
      </w:r>
    </w:p>
    <w:p w14:paraId="464323C6" w14:textId="77777777" w:rsidR="001F3CB9" w:rsidRDefault="001F3CB9" w:rsidP="00DA28AC">
      <w:pPr>
        <w:spacing w:line="0" w:lineRule="atLeast"/>
        <w:rPr>
          <w:rFonts w:cs="Arial"/>
          <w:szCs w:val="20"/>
        </w:rPr>
      </w:pPr>
    </w:p>
    <w:p w14:paraId="41B9163F" w14:textId="77777777" w:rsidR="001F3CB9" w:rsidRPr="006F2B93" w:rsidRDefault="001F3CB9" w:rsidP="001F3CB9">
      <w:pPr>
        <w:rPr>
          <w:rFonts w:cs="Arial"/>
          <w:szCs w:val="20"/>
          <w:lang w:eastAsia="sl-SI"/>
        </w:rPr>
      </w:pPr>
      <w:r w:rsidRPr="006F2B93">
        <w:rPr>
          <w:rFonts w:cs="Arial"/>
          <w:szCs w:val="20"/>
          <w:lang w:eastAsia="sl-SI"/>
        </w:rPr>
        <w:t xml:space="preserve">Izjema so dokazila, ki so zahtevana </w:t>
      </w:r>
      <w:r>
        <w:rPr>
          <w:rFonts w:cs="Arial"/>
          <w:szCs w:val="20"/>
          <w:lang w:eastAsia="sl-SI"/>
        </w:rPr>
        <w:t>v T</w:t>
      </w:r>
      <w:r w:rsidRPr="006F2B93">
        <w:rPr>
          <w:rFonts w:cs="Arial"/>
          <w:szCs w:val="20"/>
          <w:lang w:eastAsia="sl-SI"/>
        </w:rPr>
        <w:t>ehničnih specifikacij</w:t>
      </w:r>
      <w:r>
        <w:rPr>
          <w:rFonts w:cs="Arial"/>
          <w:szCs w:val="20"/>
          <w:lang w:eastAsia="sl-SI"/>
        </w:rPr>
        <w:t>ah</w:t>
      </w:r>
      <w:r w:rsidRPr="00197489">
        <w:rPr>
          <w:rFonts w:cs="Arial"/>
          <w:szCs w:val="20"/>
          <w:lang w:eastAsia="sl-SI"/>
        </w:rPr>
        <w:t>, ki jih ponudnik predloži v ponudbi in so lahko v angleškem ali nemškem jeziku. Prav tako so lahko dokazila uradnih institucij, ki jih predloži ponudnik s sedežem v tuji državi, predložena v angleškem ali nemškem jeziku.</w:t>
      </w:r>
    </w:p>
    <w:p w14:paraId="74973CCF" w14:textId="77777777" w:rsidR="001F3CB9" w:rsidRPr="006F2B93" w:rsidRDefault="001F3CB9" w:rsidP="001F3CB9">
      <w:pPr>
        <w:rPr>
          <w:rFonts w:cs="Arial"/>
          <w:szCs w:val="20"/>
          <w:lang w:eastAsia="sl-SI"/>
        </w:rPr>
      </w:pPr>
    </w:p>
    <w:p w14:paraId="6904CDCE" w14:textId="77777777" w:rsidR="001F3CB9" w:rsidRPr="006F2B93" w:rsidRDefault="001F3CB9" w:rsidP="001F3CB9">
      <w:pPr>
        <w:rPr>
          <w:rFonts w:cs="Arial"/>
          <w:szCs w:val="20"/>
          <w:lang w:eastAsia="sl-SI"/>
        </w:rPr>
      </w:pPr>
      <w:r w:rsidRPr="006F2B93">
        <w:rPr>
          <w:rFonts w:cs="Arial"/>
          <w:szCs w:val="20"/>
          <w:lang w:eastAsia="sl-SI"/>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DB2809D" w14:textId="53FCDC14" w:rsidR="00E362EF" w:rsidRPr="00B86F9F" w:rsidRDefault="00E362EF" w:rsidP="00DA28AC">
      <w:pPr>
        <w:spacing w:line="0" w:lineRule="atLeast"/>
        <w:rPr>
          <w:rFonts w:cs="Arial"/>
          <w:szCs w:val="20"/>
        </w:rPr>
      </w:pPr>
    </w:p>
    <w:p w14:paraId="4DC573E7" w14:textId="77777777" w:rsidR="009139AC" w:rsidRPr="00B86F9F" w:rsidRDefault="009139AC" w:rsidP="00DA28AC">
      <w:pPr>
        <w:pStyle w:val="Naslov3"/>
        <w:spacing w:line="0" w:lineRule="atLeast"/>
        <w:rPr>
          <w:rFonts w:cs="Arial"/>
          <w:i/>
          <w:szCs w:val="20"/>
        </w:rPr>
      </w:pPr>
      <w:bookmarkStart w:id="77" w:name="_Toc336851759"/>
      <w:bookmarkStart w:id="78" w:name="_Toc336851807"/>
      <w:bookmarkStart w:id="79" w:name="_Toc233207200"/>
      <w:r w:rsidRPr="00B86F9F">
        <w:rPr>
          <w:rFonts w:cs="Arial"/>
          <w:i/>
          <w:szCs w:val="20"/>
        </w:rPr>
        <w:t>Veljavnost ponudbe</w:t>
      </w:r>
      <w:bookmarkEnd w:id="77"/>
      <w:bookmarkEnd w:id="78"/>
      <w:bookmarkEnd w:id="79"/>
    </w:p>
    <w:p w14:paraId="2AFC4CC5" w14:textId="77777777" w:rsidR="008E4247" w:rsidRPr="00B86F9F" w:rsidRDefault="008E4247" w:rsidP="00DA28AC">
      <w:pPr>
        <w:spacing w:line="0" w:lineRule="atLeast"/>
        <w:rPr>
          <w:rFonts w:cs="Arial"/>
          <w:szCs w:val="20"/>
        </w:rPr>
      </w:pPr>
    </w:p>
    <w:p w14:paraId="2C19F1F7" w14:textId="5E8A8E3D" w:rsidR="009139AC" w:rsidRPr="00B86F9F" w:rsidRDefault="009139AC" w:rsidP="00DA28AC">
      <w:pPr>
        <w:spacing w:line="0" w:lineRule="atLeast"/>
        <w:rPr>
          <w:rFonts w:cs="Arial"/>
          <w:szCs w:val="20"/>
        </w:rPr>
      </w:pPr>
      <w:r w:rsidRPr="00B86F9F">
        <w:rPr>
          <w:rFonts w:cs="Arial"/>
          <w:szCs w:val="20"/>
        </w:rPr>
        <w:t xml:space="preserve">Ponudba mora veljati </w:t>
      </w:r>
      <w:r w:rsidR="00430173" w:rsidRPr="00B86F9F">
        <w:rPr>
          <w:rFonts w:cs="Arial"/>
          <w:b/>
          <w:bCs/>
          <w:szCs w:val="20"/>
        </w:rPr>
        <w:t>še sedem mesecev od objave naročila na portalu javnih naročil</w:t>
      </w:r>
      <w:r w:rsidR="00376417" w:rsidRPr="00B86F9F">
        <w:rPr>
          <w:rFonts w:cs="Arial"/>
          <w:szCs w:val="20"/>
        </w:rPr>
        <w:t>.</w:t>
      </w:r>
    </w:p>
    <w:p w14:paraId="7A6466BF" w14:textId="77777777" w:rsidR="009139AC" w:rsidRPr="00B86F9F" w:rsidRDefault="009139AC" w:rsidP="00DA28AC">
      <w:pPr>
        <w:spacing w:line="0" w:lineRule="atLeast"/>
        <w:rPr>
          <w:rFonts w:cs="Arial"/>
          <w:szCs w:val="20"/>
        </w:rPr>
      </w:pPr>
    </w:p>
    <w:p w14:paraId="4DB46360" w14:textId="75D24EF9" w:rsidR="00E362EF" w:rsidRPr="00B86F9F" w:rsidRDefault="00E362EF" w:rsidP="00DA28AC">
      <w:pPr>
        <w:spacing w:line="0" w:lineRule="atLeast"/>
        <w:rPr>
          <w:rFonts w:cs="Arial"/>
          <w:szCs w:val="20"/>
        </w:rPr>
      </w:pPr>
      <w:r w:rsidRPr="00B86F9F">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Pr="00B86F9F" w:rsidRDefault="00094643" w:rsidP="00DA28AC">
      <w:pPr>
        <w:spacing w:line="0" w:lineRule="atLeast"/>
        <w:rPr>
          <w:rFonts w:cs="Arial"/>
          <w:szCs w:val="20"/>
          <w:highlight w:val="yellow"/>
        </w:rPr>
      </w:pPr>
    </w:p>
    <w:p w14:paraId="338A460F" w14:textId="77777777" w:rsidR="00BB1E26" w:rsidRPr="00B86F9F" w:rsidRDefault="009139AC" w:rsidP="00DA28AC">
      <w:pPr>
        <w:pStyle w:val="Naslov3"/>
        <w:spacing w:line="0" w:lineRule="atLeast"/>
        <w:rPr>
          <w:rFonts w:cs="Arial"/>
          <w:i/>
          <w:szCs w:val="20"/>
        </w:rPr>
      </w:pPr>
      <w:bookmarkStart w:id="80" w:name="_Toc336851760"/>
      <w:bookmarkStart w:id="81" w:name="_Toc336851808"/>
      <w:bookmarkStart w:id="82" w:name="_Toc233207201"/>
      <w:r w:rsidRPr="00B86F9F">
        <w:rPr>
          <w:rFonts w:cs="Arial"/>
          <w:i/>
          <w:szCs w:val="20"/>
        </w:rPr>
        <w:t>Stroški ponudbe</w:t>
      </w:r>
      <w:bookmarkEnd w:id="80"/>
      <w:bookmarkEnd w:id="81"/>
      <w:bookmarkEnd w:id="82"/>
    </w:p>
    <w:p w14:paraId="5AAE6FE9" w14:textId="77777777" w:rsidR="008E4247" w:rsidRPr="00B86F9F" w:rsidRDefault="008E4247" w:rsidP="00DA28AC">
      <w:pPr>
        <w:spacing w:line="0" w:lineRule="atLeast"/>
        <w:rPr>
          <w:rFonts w:cs="Arial"/>
          <w:szCs w:val="20"/>
        </w:rPr>
      </w:pPr>
    </w:p>
    <w:p w14:paraId="6A43F0DB" w14:textId="164BC6F6" w:rsidR="003D0DE5" w:rsidRPr="00B86F9F" w:rsidRDefault="009139AC" w:rsidP="00DA28AC">
      <w:pPr>
        <w:spacing w:line="0" w:lineRule="atLeast"/>
        <w:rPr>
          <w:rFonts w:cs="Arial"/>
          <w:szCs w:val="20"/>
        </w:rPr>
      </w:pPr>
      <w:r w:rsidRPr="00B86F9F">
        <w:rPr>
          <w:rFonts w:cs="Arial"/>
          <w:szCs w:val="20"/>
        </w:rPr>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Default="007B1214" w:rsidP="00DA28AC">
      <w:pPr>
        <w:spacing w:line="0" w:lineRule="atLeast"/>
        <w:rPr>
          <w:rFonts w:cs="Arial"/>
          <w:szCs w:val="20"/>
        </w:rPr>
      </w:pPr>
    </w:p>
    <w:p w14:paraId="69B42564" w14:textId="77777777" w:rsidR="00C020DF" w:rsidRDefault="00C020DF" w:rsidP="00DA28AC">
      <w:pPr>
        <w:spacing w:line="0" w:lineRule="atLeast"/>
        <w:rPr>
          <w:rFonts w:cs="Arial"/>
          <w:szCs w:val="20"/>
        </w:rPr>
      </w:pPr>
    </w:p>
    <w:p w14:paraId="2458BF13" w14:textId="77777777" w:rsidR="00C020DF" w:rsidRDefault="00C020DF" w:rsidP="00DA28AC">
      <w:pPr>
        <w:spacing w:line="0" w:lineRule="atLeast"/>
        <w:rPr>
          <w:rFonts w:cs="Arial"/>
          <w:szCs w:val="20"/>
        </w:rPr>
      </w:pPr>
    </w:p>
    <w:p w14:paraId="06B88695" w14:textId="77777777" w:rsidR="00C020DF" w:rsidRDefault="00C020DF" w:rsidP="00DA28AC">
      <w:pPr>
        <w:spacing w:line="0" w:lineRule="atLeast"/>
        <w:rPr>
          <w:rFonts w:cs="Arial"/>
          <w:szCs w:val="20"/>
        </w:rPr>
      </w:pPr>
    </w:p>
    <w:p w14:paraId="1A6E4BE4" w14:textId="77777777" w:rsidR="00C020DF" w:rsidRPr="00B86F9F" w:rsidRDefault="00C020DF" w:rsidP="00DA28AC">
      <w:pPr>
        <w:spacing w:line="0" w:lineRule="atLeast"/>
        <w:rPr>
          <w:rFonts w:cs="Arial"/>
          <w:szCs w:val="20"/>
        </w:rPr>
      </w:pPr>
    </w:p>
    <w:p w14:paraId="4B7BECDB" w14:textId="39013E96" w:rsidR="002E70A6" w:rsidRPr="00B86F9F" w:rsidRDefault="002E70A6" w:rsidP="00DA28AC">
      <w:pPr>
        <w:pStyle w:val="Naslov1"/>
        <w:spacing w:line="0" w:lineRule="atLeast"/>
        <w:rPr>
          <w:rFonts w:cs="Arial"/>
          <w:sz w:val="20"/>
          <w:szCs w:val="20"/>
        </w:rPr>
      </w:pPr>
      <w:bookmarkStart w:id="83" w:name="_Toc336851763"/>
      <w:bookmarkStart w:id="84" w:name="_Toc336851811"/>
      <w:bookmarkStart w:id="85" w:name="_Toc233207202"/>
      <w:r w:rsidRPr="00B86F9F">
        <w:rPr>
          <w:rFonts w:cs="Arial"/>
          <w:sz w:val="20"/>
          <w:szCs w:val="20"/>
        </w:rPr>
        <w:lastRenderedPageBreak/>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83"/>
      <w:bookmarkEnd w:id="84"/>
      <w:bookmarkEnd w:id="85"/>
    </w:p>
    <w:p w14:paraId="6C3A6B97" w14:textId="77777777" w:rsidR="002E70A6" w:rsidRPr="00B86F9F" w:rsidRDefault="002E70A6" w:rsidP="00DA28AC">
      <w:pPr>
        <w:spacing w:line="0" w:lineRule="atLeast"/>
        <w:rPr>
          <w:rFonts w:cs="Arial"/>
          <w:szCs w:val="20"/>
        </w:rPr>
      </w:pPr>
    </w:p>
    <w:p w14:paraId="183E7E7D" w14:textId="6AAC1462" w:rsidR="002E70A6" w:rsidRPr="00B86F9F" w:rsidRDefault="002E70A6" w:rsidP="00DA28AC">
      <w:pPr>
        <w:spacing w:line="0" w:lineRule="atLeast"/>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Default="005B1E83" w:rsidP="00DA28AC">
      <w:pPr>
        <w:spacing w:line="0" w:lineRule="atLeast"/>
        <w:rPr>
          <w:rFonts w:cs="Arial"/>
          <w:szCs w:val="20"/>
        </w:rPr>
      </w:pPr>
    </w:p>
    <w:p w14:paraId="46758499" w14:textId="77777777" w:rsidR="00C020DF" w:rsidRPr="00B86F9F" w:rsidRDefault="00C020DF" w:rsidP="00DA28AC">
      <w:pPr>
        <w:spacing w:line="0" w:lineRule="atLeast"/>
        <w:rPr>
          <w:rFonts w:cs="Arial"/>
          <w:szCs w:val="20"/>
        </w:rPr>
      </w:pPr>
    </w:p>
    <w:p w14:paraId="7B18B36A" w14:textId="77777777" w:rsidR="009139AC" w:rsidRPr="00B86F9F" w:rsidRDefault="009139AC" w:rsidP="00DA28AC">
      <w:pPr>
        <w:pStyle w:val="Naslov1"/>
        <w:spacing w:line="0" w:lineRule="atLeast"/>
        <w:rPr>
          <w:rFonts w:cs="Arial"/>
          <w:sz w:val="20"/>
          <w:szCs w:val="20"/>
        </w:rPr>
      </w:pPr>
      <w:bookmarkStart w:id="86" w:name="_Toc336851761"/>
      <w:bookmarkStart w:id="87" w:name="_Toc336851809"/>
      <w:bookmarkStart w:id="88" w:name="_Toc233207203"/>
      <w:r w:rsidRPr="00B86F9F">
        <w:rPr>
          <w:rFonts w:cs="Arial"/>
          <w:sz w:val="20"/>
          <w:szCs w:val="20"/>
        </w:rPr>
        <w:t>odstop od izvedbe javnega naročila</w:t>
      </w:r>
      <w:bookmarkEnd w:id="86"/>
      <w:bookmarkEnd w:id="87"/>
      <w:bookmarkEnd w:id="88"/>
    </w:p>
    <w:p w14:paraId="7DA7D999" w14:textId="77777777" w:rsidR="008E4247" w:rsidRPr="00B86F9F" w:rsidRDefault="008E4247" w:rsidP="00DA28AC">
      <w:pPr>
        <w:spacing w:line="0" w:lineRule="atLeast"/>
        <w:rPr>
          <w:rFonts w:cs="Arial"/>
          <w:szCs w:val="20"/>
        </w:rPr>
      </w:pPr>
    </w:p>
    <w:p w14:paraId="0A87CC50" w14:textId="158CE974" w:rsidR="001F3CB9" w:rsidRDefault="001F3CB9" w:rsidP="001F3CB9">
      <w:pPr>
        <w:rPr>
          <w:rFonts w:cs="Arial"/>
        </w:rPr>
      </w:pPr>
      <w:r>
        <w:rPr>
          <w:rFonts w:cs="Arial"/>
          <w:szCs w:val="20"/>
        </w:rPr>
        <w:t>Naročnik in/ali p</w:t>
      </w:r>
      <w:r w:rsidRPr="00D33E3C">
        <w:rPr>
          <w:rFonts w:cs="Arial"/>
          <w:szCs w:val="20"/>
        </w:rPr>
        <w:t>osamezni naročniki lahko na podlagi osmega odstavka 90. člena ZJN-3 po sprejemu odločitve o oddaji naročila do sklenitve neposredne pogodbe odstopi</w:t>
      </w:r>
      <w:r>
        <w:rPr>
          <w:rFonts w:cs="Arial"/>
          <w:szCs w:val="20"/>
        </w:rPr>
        <w:t>/</w:t>
      </w:r>
      <w:r w:rsidRPr="00D33E3C">
        <w:rPr>
          <w:rFonts w:cs="Arial"/>
          <w:szCs w:val="20"/>
        </w:rPr>
        <w:t>jo od izvedbe javnega naročila iz utemeljenih razlogov, da predmeta javnega naročila ne potrebuje</w:t>
      </w:r>
      <w:r>
        <w:rPr>
          <w:rFonts w:cs="Arial"/>
          <w:szCs w:val="20"/>
        </w:rPr>
        <w:t>/</w:t>
      </w:r>
      <w:r w:rsidRPr="00D33E3C">
        <w:rPr>
          <w:rFonts w:cs="Arial"/>
          <w:szCs w:val="20"/>
        </w:rPr>
        <w:t>jo več ali da zanj nima</w:t>
      </w:r>
      <w:r>
        <w:rPr>
          <w:rFonts w:cs="Arial"/>
          <w:szCs w:val="20"/>
        </w:rPr>
        <w:t>/</w:t>
      </w:r>
      <w:r w:rsidRPr="00D33E3C">
        <w:rPr>
          <w:rFonts w:cs="Arial"/>
          <w:szCs w:val="20"/>
        </w:rPr>
        <w:t xml:space="preserve">jo zagotovljenih sredstev ali da se pri </w:t>
      </w:r>
      <w:r>
        <w:rPr>
          <w:rFonts w:cs="Arial"/>
          <w:szCs w:val="20"/>
        </w:rPr>
        <w:t xml:space="preserve">naročniku in/ali </w:t>
      </w:r>
      <w:r w:rsidRPr="00D33E3C">
        <w:rPr>
          <w:rFonts w:cs="Arial"/>
          <w:szCs w:val="20"/>
        </w:rPr>
        <w:t xml:space="preserve">posameznem naročniku pojavi utemeljen sum, da je bila ali bi lahko bila vsebina pogodbe posledica storjenega kaznivega dejanja ali da so nastale druge izredne okoliščine, na katere posamezni naročnik ni mogel vplivati in jih predvideti ter zaradi katerih je postala izvedba javnega naročila z izbranim ponudnikom nemogoča. V tem primeru bo </w:t>
      </w:r>
      <w:r>
        <w:rPr>
          <w:rFonts w:cs="Arial"/>
          <w:szCs w:val="20"/>
        </w:rPr>
        <w:t xml:space="preserve">naročnik in/ali </w:t>
      </w:r>
      <w:r w:rsidRPr="00D33E3C">
        <w:rPr>
          <w:rFonts w:cs="Arial"/>
          <w:szCs w:val="20"/>
        </w:rPr>
        <w:t>posamični naročnik v svoji odločitvi in o razlogih, zaradi katerih odstopa od izvedbe javnega naročila, pisno obvestil ponudnike.</w:t>
      </w:r>
      <w:r w:rsidRPr="00D33E3C">
        <w:rPr>
          <w:rFonts w:cs="Arial"/>
        </w:rPr>
        <w:t xml:space="preserve"> </w:t>
      </w:r>
    </w:p>
    <w:p w14:paraId="16B5D0E3" w14:textId="77777777" w:rsidR="001F3CB9" w:rsidRDefault="001F3CB9" w:rsidP="001F3CB9">
      <w:pPr>
        <w:rPr>
          <w:rFonts w:cs="Arial"/>
        </w:rPr>
      </w:pPr>
    </w:p>
    <w:p w14:paraId="581B544D" w14:textId="77777777" w:rsidR="001F3CB9" w:rsidRPr="00996DE2" w:rsidRDefault="001F3CB9" w:rsidP="001F3CB9">
      <w:pPr>
        <w:rPr>
          <w:rFonts w:cs="Arial"/>
          <w:color w:val="000000"/>
          <w:szCs w:val="20"/>
          <w:lang w:eastAsia="sl-SI"/>
        </w:rPr>
      </w:pPr>
      <w:r w:rsidRPr="00996DE2">
        <w:rPr>
          <w:rFonts w:cs="Arial"/>
          <w:color w:val="000000"/>
          <w:szCs w:val="20"/>
          <w:lang w:eastAsia="sl-SI"/>
        </w:rPr>
        <w:t>Naročnik ne odgovarja za škodo, ki je ali bi iz zgornjih razlogov utegnila nastati izbranemu ponudniku.</w:t>
      </w:r>
    </w:p>
    <w:p w14:paraId="09E60C44" w14:textId="77777777" w:rsidR="005B1E83" w:rsidRDefault="005B1E83" w:rsidP="00DA28AC">
      <w:pPr>
        <w:spacing w:line="0" w:lineRule="atLeast"/>
        <w:rPr>
          <w:rFonts w:cs="Arial"/>
          <w:szCs w:val="20"/>
        </w:rPr>
      </w:pPr>
    </w:p>
    <w:p w14:paraId="6790014C" w14:textId="77777777" w:rsidR="00C020DF" w:rsidRPr="00B86F9F" w:rsidRDefault="00C020DF" w:rsidP="00DA28AC">
      <w:pPr>
        <w:spacing w:line="0" w:lineRule="atLeast"/>
        <w:rPr>
          <w:rFonts w:cs="Arial"/>
          <w:szCs w:val="20"/>
        </w:rPr>
      </w:pPr>
    </w:p>
    <w:p w14:paraId="4463DFD7" w14:textId="0B159F1A" w:rsidR="009139AC" w:rsidRPr="00B86F9F" w:rsidRDefault="0094473E" w:rsidP="00DA28AC">
      <w:pPr>
        <w:pStyle w:val="Naslov1"/>
        <w:spacing w:line="0" w:lineRule="atLeast"/>
        <w:rPr>
          <w:rFonts w:cs="Arial"/>
          <w:sz w:val="20"/>
          <w:szCs w:val="20"/>
        </w:rPr>
      </w:pPr>
      <w:bookmarkStart w:id="89" w:name="_Toc233207204"/>
      <w:r>
        <w:rPr>
          <w:rFonts w:cs="Arial"/>
          <w:sz w:val="20"/>
          <w:szCs w:val="20"/>
        </w:rPr>
        <w:t xml:space="preserve">KROVNA </w:t>
      </w:r>
      <w:r w:rsidR="00885A64" w:rsidRPr="00B86F9F">
        <w:rPr>
          <w:rFonts w:cs="Arial"/>
          <w:sz w:val="20"/>
          <w:szCs w:val="20"/>
        </w:rPr>
        <w:t>POGODBA</w:t>
      </w:r>
      <w:bookmarkEnd w:id="89"/>
    </w:p>
    <w:p w14:paraId="468F19D1" w14:textId="77777777" w:rsidR="008E4247" w:rsidRPr="00B86F9F" w:rsidRDefault="008E4247" w:rsidP="00DA28AC">
      <w:pPr>
        <w:spacing w:line="0" w:lineRule="atLeast"/>
        <w:rPr>
          <w:rFonts w:cs="Arial"/>
          <w:szCs w:val="20"/>
        </w:rPr>
      </w:pPr>
    </w:p>
    <w:p w14:paraId="168F8B9B" w14:textId="23F64078" w:rsidR="0094473E" w:rsidRDefault="0094473E" w:rsidP="0094473E">
      <w:pPr>
        <w:spacing w:line="0" w:lineRule="atLeast"/>
        <w:rPr>
          <w:rFonts w:eastAsia="Times New Roman" w:cs="Arial"/>
          <w:color w:val="000000"/>
          <w:szCs w:val="20"/>
          <w:lang w:eastAsia="sl-SI"/>
        </w:rPr>
      </w:pPr>
      <w:r w:rsidRPr="00F33990">
        <w:rPr>
          <w:rFonts w:eastAsia="Times New Roman" w:cs="Arial"/>
          <w:color w:val="000000"/>
          <w:szCs w:val="20"/>
          <w:lang w:eastAsia="sl-SI"/>
        </w:rPr>
        <w:t xml:space="preserve">Krovno pogodbo bo izbrani ponudnik podpisal z Ministrstvom za </w:t>
      </w:r>
      <w:r w:rsidR="009E5C56" w:rsidRPr="00F33990">
        <w:rPr>
          <w:rFonts w:eastAsia="Times New Roman" w:cs="Arial"/>
          <w:color w:val="000000"/>
          <w:szCs w:val="20"/>
          <w:lang w:eastAsia="sl-SI"/>
        </w:rPr>
        <w:t xml:space="preserve">notranje zadeve in </w:t>
      </w:r>
      <w:r w:rsidRPr="00F33990">
        <w:rPr>
          <w:rFonts w:eastAsia="Times New Roman" w:cs="Arial"/>
          <w:color w:val="000000"/>
          <w:szCs w:val="20"/>
          <w:lang w:eastAsia="sl-SI"/>
        </w:rPr>
        <w:t xml:space="preserve">javno upravo, neposredne pogodbe pa posamezni naročniki, ki so navedeni v prilogi 1 krovne pogodbe. </w:t>
      </w:r>
    </w:p>
    <w:p w14:paraId="1D3CB39A" w14:textId="77777777" w:rsidR="00F53018" w:rsidRPr="00F33990" w:rsidRDefault="00F53018" w:rsidP="0094473E">
      <w:pPr>
        <w:spacing w:line="0" w:lineRule="atLeast"/>
        <w:rPr>
          <w:rFonts w:eastAsia="Times New Roman" w:cs="Arial"/>
          <w:color w:val="000000"/>
          <w:szCs w:val="20"/>
          <w:lang w:eastAsia="sl-SI"/>
        </w:rPr>
      </w:pPr>
    </w:p>
    <w:p w14:paraId="56107D87" w14:textId="1273C219" w:rsidR="004D3225" w:rsidRPr="00F33990" w:rsidRDefault="004D3225" w:rsidP="00DA28AC">
      <w:pPr>
        <w:spacing w:line="0" w:lineRule="atLeast"/>
        <w:rPr>
          <w:rFonts w:eastAsia="Times New Roman" w:cs="Arial"/>
          <w:color w:val="000000"/>
          <w:szCs w:val="20"/>
          <w:lang w:eastAsia="sl-SI"/>
        </w:rPr>
      </w:pPr>
      <w:r w:rsidRPr="00F33990">
        <w:rPr>
          <w:rFonts w:eastAsia="Times New Roman" w:cs="Arial"/>
          <w:color w:val="000000"/>
          <w:szCs w:val="20"/>
          <w:lang w:eastAsia="sl-SI"/>
        </w:rPr>
        <w:t>Pogodb</w:t>
      </w:r>
      <w:r w:rsidR="0094473E" w:rsidRPr="00F33990">
        <w:rPr>
          <w:rFonts w:eastAsia="Times New Roman" w:cs="Arial"/>
          <w:color w:val="000000"/>
          <w:szCs w:val="20"/>
          <w:lang w:eastAsia="sl-SI"/>
        </w:rPr>
        <w:t>e</w:t>
      </w:r>
      <w:r w:rsidRPr="00F33990">
        <w:rPr>
          <w:rFonts w:eastAsia="Times New Roman" w:cs="Arial"/>
          <w:color w:val="000000"/>
          <w:szCs w:val="20"/>
          <w:lang w:eastAsia="sl-SI"/>
        </w:rPr>
        <w:t xml:space="preserve"> bo</w:t>
      </w:r>
      <w:r w:rsidR="0094473E" w:rsidRPr="00F33990">
        <w:rPr>
          <w:rFonts w:eastAsia="Times New Roman" w:cs="Arial"/>
          <w:color w:val="000000"/>
          <w:szCs w:val="20"/>
          <w:lang w:eastAsia="sl-SI"/>
        </w:rPr>
        <w:t>do</w:t>
      </w:r>
      <w:r w:rsidRPr="00F33990">
        <w:rPr>
          <w:rFonts w:eastAsia="Times New Roman" w:cs="Arial"/>
          <w:color w:val="000000"/>
          <w:szCs w:val="20"/>
          <w:lang w:eastAsia="sl-SI"/>
        </w:rPr>
        <w:t xml:space="preserve"> praviloma podpisan</w:t>
      </w:r>
      <w:r w:rsidR="0094473E" w:rsidRPr="00F33990">
        <w:rPr>
          <w:rFonts w:eastAsia="Times New Roman" w:cs="Arial"/>
          <w:color w:val="000000"/>
          <w:szCs w:val="20"/>
          <w:lang w:eastAsia="sl-SI"/>
        </w:rPr>
        <w:t>e</w:t>
      </w:r>
      <w:r w:rsidRPr="00F33990">
        <w:rPr>
          <w:rFonts w:eastAsia="Times New Roman" w:cs="Arial"/>
          <w:color w:val="000000"/>
          <w:szCs w:val="20"/>
          <w:lang w:eastAsia="sl-SI"/>
        </w:rPr>
        <w:t xml:space="preserve"> elektronsko.</w:t>
      </w:r>
    </w:p>
    <w:p w14:paraId="51AC7D35" w14:textId="77777777" w:rsidR="004D3225" w:rsidRPr="00F33990" w:rsidRDefault="004D3225" w:rsidP="00DA28AC">
      <w:pPr>
        <w:spacing w:line="0" w:lineRule="atLeast"/>
        <w:rPr>
          <w:rFonts w:eastAsia="Times New Roman" w:cs="Arial"/>
          <w:color w:val="000000"/>
          <w:szCs w:val="20"/>
          <w:lang w:eastAsia="sl-SI"/>
        </w:rPr>
      </w:pPr>
    </w:p>
    <w:p w14:paraId="614C39F0"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DA28AC">
      <w:pPr>
        <w:spacing w:line="0" w:lineRule="atLeast"/>
        <w:rPr>
          <w:rFonts w:eastAsia="Times New Roman" w:cs="Arial"/>
          <w:color w:val="000000"/>
          <w:szCs w:val="20"/>
          <w:lang w:eastAsia="sl-SI"/>
        </w:rPr>
      </w:pPr>
    </w:p>
    <w:p w14:paraId="6C7B6F30" w14:textId="38467B35"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90" w:name="_Hlk526511767"/>
      <w:proofErr w:type="spellStart"/>
      <w:r w:rsidRPr="00B86F9F">
        <w:rPr>
          <w:rFonts w:eastAsia="Times New Roman" w:cs="Arial"/>
          <w:color w:val="000000"/>
          <w:szCs w:val="20"/>
          <w:lang w:eastAsia="sl-SI"/>
        </w:rPr>
        <w:t>ZIntPK</w:t>
      </w:r>
      <w:bookmarkEnd w:id="90"/>
      <w:proofErr w:type="spellEnd"/>
      <w:r w:rsidRPr="00B86F9F">
        <w:rPr>
          <w:rFonts w:eastAsia="Times New Roman" w:cs="Arial"/>
          <w:color w:val="000000"/>
          <w:szCs w:val="20"/>
          <w:lang w:eastAsia="sl-SI"/>
        </w:rPr>
        <w:t xml:space="preserve"> je dolžan izbrani ponudnik na poziv naročnika, pred podpisom pogodbe, posredovati podatke o:</w:t>
      </w:r>
    </w:p>
    <w:p w14:paraId="56656FE2" w14:textId="77777777" w:rsidR="004D3225" w:rsidRPr="00B86F9F" w:rsidRDefault="004D3225" w:rsidP="00DA28AC">
      <w:pPr>
        <w:spacing w:line="0" w:lineRule="atLeast"/>
        <w:rPr>
          <w:rFonts w:eastAsia="Times New Roman" w:cs="Arial"/>
          <w:color w:val="000000"/>
          <w:szCs w:val="20"/>
          <w:lang w:eastAsia="sl-SI"/>
        </w:rPr>
      </w:pPr>
    </w:p>
    <w:p w14:paraId="0C821D3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svojih ustanoviteljih, družbenikih, delničarjih, </w:t>
      </w:r>
      <w:proofErr w:type="spellStart"/>
      <w:r w:rsidRPr="00B86F9F">
        <w:rPr>
          <w:rFonts w:eastAsia="Times New Roman" w:cs="Arial"/>
          <w:color w:val="000000"/>
          <w:szCs w:val="20"/>
          <w:lang w:eastAsia="sl-SI"/>
        </w:rPr>
        <w:t>komanditistih</w:t>
      </w:r>
      <w:proofErr w:type="spellEnd"/>
      <w:r w:rsidRPr="00B86F9F">
        <w:rPr>
          <w:rFonts w:eastAsia="Times New Roman" w:cs="Arial"/>
          <w:color w:val="000000"/>
          <w:szCs w:val="20"/>
          <w:lang w:eastAsia="sl-SI"/>
        </w:rPr>
        <w:t xml:space="preserve"> ali drugih lastnikih in podatke o lastniških deležih navedenih oseb,</w:t>
      </w:r>
    </w:p>
    <w:p w14:paraId="23EEFE6C" w14:textId="5DB38C06" w:rsidR="004D3225" w:rsidRPr="006F06E5"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68D65A5B" w14:textId="77777777" w:rsidR="004D3225" w:rsidRPr="00B86F9F" w:rsidRDefault="004D3225" w:rsidP="00DA28AC">
      <w:pPr>
        <w:spacing w:line="0" w:lineRule="atLeast"/>
        <w:rPr>
          <w:rFonts w:eastAsia="Times New Roman" w:cs="Arial"/>
          <w:color w:val="000000"/>
          <w:szCs w:val="20"/>
          <w:lang w:eastAsia="sl-SI"/>
        </w:rPr>
      </w:pPr>
    </w:p>
    <w:p w14:paraId="0255412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DA28AC">
      <w:pPr>
        <w:spacing w:line="0" w:lineRule="atLeast"/>
        <w:rPr>
          <w:rFonts w:eastAsia="Times New Roman" w:cs="Arial"/>
          <w:color w:val="000000"/>
          <w:szCs w:val="20"/>
          <w:lang w:eastAsia="sl-SI"/>
        </w:rPr>
      </w:pPr>
    </w:p>
    <w:p w14:paraId="250D1AC9" w14:textId="71EBDE34"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Naročnik bo z izbranim ponudnikom sklenil </w:t>
      </w:r>
      <w:r w:rsidR="001F3CB9">
        <w:rPr>
          <w:rFonts w:eastAsia="Times New Roman" w:cs="Arial"/>
          <w:color w:val="000000"/>
          <w:szCs w:val="20"/>
          <w:lang w:eastAsia="sl-SI"/>
        </w:rPr>
        <w:t xml:space="preserve">krovno </w:t>
      </w:r>
      <w:r w:rsidRPr="00B86F9F">
        <w:rPr>
          <w:rFonts w:eastAsia="Times New Roman" w:cs="Arial"/>
          <w:color w:val="000000"/>
          <w:szCs w:val="20"/>
          <w:lang w:eastAsia="sl-SI"/>
        </w:rPr>
        <w:t xml:space="preserve">pogodbo, razen če bodo obstajale okoliščine, ki jih določata 35. in 36. člen </w:t>
      </w:r>
      <w:proofErr w:type="spellStart"/>
      <w:r w:rsidRPr="00B86F9F">
        <w:rPr>
          <w:rFonts w:eastAsia="Times New Roman" w:cs="Arial"/>
          <w:color w:val="000000"/>
          <w:szCs w:val="20"/>
          <w:lang w:eastAsia="sl-SI"/>
        </w:rPr>
        <w:t>ZIntPK</w:t>
      </w:r>
      <w:proofErr w:type="spellEnd"/>
      <w:r w:rsidRPr="00B86F9F">
        <w:rPr>
          <w:rFonts w:eastAsia="Times New Roman" w:cs="Arial"/>
          <w:color w:val="000000"/>
          <w:szCs w:val="20"/>
          <w:lang w:eastAsia="sl-SI"/>
        </w:rPr>
        <w:t>, ki naročniku prepovedujejo poslovanje z izbranim gospodarskim subjektom.</w:t>
      </w:r>
    </w:p>
    <w:p w14:paraId="02C95E93" w14:textId="77777777" w:rsidR="004D3225" w:rsidRPr="00B86F9F" w:rsidRDefault="004D3225" w:rsidP="00DA28AC">
      <w:pPr>
        <w:spacing w:line="0" w:lineRule="atLeast"/>
        <w:rPr>
          <w:rFonts w:eastAsia="Times New Roman" w:cs="Arial"/>
          <w:color w:val="000000"/>
          <w:szCs w:val="20"/>
          <w:lang w:eastAsia="sl-SI"/>
        </w:rPr>
      </w:pPr>
    </w:p>
    <w:p w14:paraId="0A372113" w14:textId="77777777" w:rsidR="001F3CB9" w:rsidRPr="006F2B93" w:rsidRDefault="001F3CB9" w:rsidP="001F3CB9">
      <w:pPr>
        <w:rPr>
          <w:rFonts w:cs="Arial"/>
          <w:szCs w:val="20"/>
        </w:rPr>
      </w:pPr>
      <w:r w:rsidRPr="006F2B93">
        <w:rPr>
          <w:rFonts w:cs="Arial"/>
          <w:szCs w:val="20"/>
        </w:rPr>
        <w:t>Izbrani ponudnik mora krovno pogodbo podpisati in vrniti naročniku v roku 5</w:t>
      </w:r>
      <w:r>
        <w:rPr>
          <w:rFonts w:cs="Arial"/>
          <w:szCs w:val="20"/>
        </w:rPr>
        <w:t>.</w:t>
      </w:r>
      <w:r w:rsidRPr="006F2B93">
        <w:rPr>
          <w:rFonts w:cs="Arial"/>
          <w:szCs w:val="20"/>
        </w:rPr>
        <w:t xml:space="preserve"> (pet</w:t>
      </w:r>
      <w:r>
        <w:rPr>
          <w:rFonts w:cs="Arial"/>
          <w:szCs w:val="20"/>
        </w:rPr>
        <w:t>ih</w:t>
      </w:r>
      <w:r w:rsidRPr="006F2B93">
        <w:rPr>
          <w:rFonts w:cs="Arial"/>
          <w:szCs w:val="20"/>
        </w:rPr>
        <w:t>)</w:t>
      </w:r>
      <w:r>
        <w:rPr>
          <w:rFonts w:cs="Arial"/>
          <w:szCs w:val="20"/>
        </w:rPr>
        <w:t xml:space="preserve"> delovnih</w:t>
      </w:r>
      <w:r w:rsidRPr="006F2B93">
        <w:rPr>
          <w:rFonts w:cs="Arial"/>
          <w:szCs w:val="20"/>
        </w:rPr>
        <w:t xml:space="preserve"> dni po prejemu s strani naročnika podpisane krovne pogodbe.</w:t>
      </w:r>
    </w:p>
    <w:p w14:paraId="1AE6098B" w14:textId="77777777" w:rsidR="004D3225" w:rsidRPr="00B86F9F" w:rsidRDefault="004D3225" w:rsidP="00DA28AC">
      <w:pPr>
        <w:spacing w:line="0" w:lineRule="atLeast"/>
        <w:rPr>
          <w:rFonts w:eastAsia="Times New Roman" w:cs="Arial"/>
          <w:color w:val="000000"/>
          <w:szCs w:val="20"/>
          <w:lang w:eastAsia="sl-SI"/>
        </w:rPr>
      </w:pPr>
    </w:p>
    <w:p w14:paraId="278195C6" w14:textId="3360DC7F" w:rsidR="005B1E83" w:rsidRDefault="001F3CB9" w:rsidP="001F3CB9">
      <w:pPr>
        <w:rPr>
          <w:rFonts w:cs="Arial"/>
          <w:szCs w:val="20"/>
        </w:rPr>
      </w:pPr>
      <w:r w:rsidRPr="006F2B93">
        <w:rPr>
          <w:rFonts w:cs="Arial"/>
          <w:szCs w:val="20"/>
        </w:rPr>
        <w:t>Krovna pogodba in osnutek posamezne pogodbe se bosta pred podpisom vsebinsko prilagodila, glede na to, ali bo izbrani ponudnik predložil skupno ponudbo in podobno.</w:t>
      </w:r>
    </w:p>
    <w:p w14:paraId="2E52653E" w14:textId="77777777" w:rsidR="001F3CB9" w:rsidRDefault="001F3CB9" w:rsidP="001F3CB9">
      <w:pPr>
        <w:rPr>
          <w:rFonts w:cs="Arial"/>
          <w:szCs w:val="20"/>
        </w:rPr>
      </w:pPr>
    </w:p>
    <w:p w14:paraId="3CDF575E" w14:textId="77777777" w:rsidR="001F3CB9" w:rsidRPr="006F2B93" w:rsidRDefault="001F3CB9" w:rsidP="001F3CB9">
      <w:pPr>
        <w:rPr>
          <w:rFonts w:cs="Arial"/>
          <w:szCs w:val="20"/>
        </w:rPr>
      </w:pPr>
      <w:r w:rsidRPr="006F2B93">
        <w:rPr>
          <w:rFonts w:cs="Arial"/>
          <w:szCs w:val="20"/>
        </w:rPr>
        <w:t>S podpisom obrazca »ESPD« ponudnik potrdi, da sprejema vsebino obeh vzorcev pogodb.</w:t>
      </w:r>
    </w:p>
    <w:p w14:paraId="4A587B9A" w14:textId="77777777" w:rsidR="001F3CB9" w:rsidRDefault="001F3CB9" w:rsidP="001F3CB9">
      <w:pPr>
        <w:rPr>
          <w:rFonts w:cs="Arial"/>
          <w:szCs w:val="20"/>
        </w:rPr>
      </w:pPr>
    </w:p>
    <w:p w14:paraId="4AE78975" w14:textId="77777777" w:rsidR="00C020DF" w:rsidRPr="00B86F9F" w:rsidRDefault="00C020DF" w:rsidP="001F3CB9">
      <w:pPr>
        <w:rPr>
          <w:rFonts w:cs="Arial"/>
          <w:szCs w:val="20"/>
        </w:rPr>
      </w:pPr>
    </w:p>
    <w:p w14:paraId="707AF014" w14:textId="53795B23" w:rsidR="00AC47DA" w:rsidRPr="00B86F9F" w:rsidRDefault="00AC47DA" w:rsidP="00DA28AC">
      <w:pPr>
        <w:pStyle w:val="Naslov1"/>
        <w:spacing w:line="0" w:lineRule="atLeast"/>
        <w:rPr>
          <w:rFonts w:cs="Arial"/>
          <w:sz w:val="20"/>
          <w:szCs w:val="20"/>
        </w:rPr>
      </w:pPr>
      <w:bookmarkStart w:id="91" w:name="_Toc233207205"/>
      <w:r w:rsidRPr="00B86F9F">
        <w:rPr>
          <w:rFonts w:cs="Arial"/>
          <w:sz w:val="20"/>
          <w:szCs w:val="20"/>
        </w:rPr>
        <w:t>FINANČNA ZAVAROVANJA</w:t>
      </w:r>
      <w:bookmarkEnd w:id="91"/>
      <w:r w:rsidRPr="00B86F9F">
        <w:rPr>
          <w:rFonts w:cs="Arial"/>
          <w:sz w:val="20"/>
          <w:szCs w:val="20"/>
        </w:rPr>
        <w:t xml:space="preserve"> </w:t>
      </w:r>
    </w:p>
    <w:p w14:paraId="2FEA5ECC" w14:textId="71AA2D65" w:rsidR="00AC47DA" w:rsidRPr="00B86F9F" w:rsidRDefault="00AC47DA" w:rsidP="00DA28AC">
      <w:pPr>
        <w:spacing w:line="0" w:lineRule="atLeast"/>
        <w:rPr>
          <w:rFonts w:cs="Arial"/>
          <w:szCs w:val="20"/>
        </w:rPr>
      </w:pPr>
    </w:p>
    <w:p w14:paraId="776FBCE5" w14:textId="5D79C1DD" w:rsidR="00AC47DA" w:rsidRPr="00B86F9F" w:rsidRDefault="00B63FAD" w:rsidP="00DA28AC">
      <w:pPr>
        <w:spacing w:line="0" w:lineRule="atLeast"/>
        <w:rPr>
          <w:rFonts w:cs="Arial"/>
          <w:szCs w:val="20"/>
        </w:rPr>
      </w:pPr>
      <w:r w:rsidRPr="00B86F9F">
        <w:rPr>
          <w:rFonts w:cs="Arial"/>
          <w:szCs w:val="20"/>
        </w:rPr>
        <w:t>P</w:t>
      </w:r>
      <w:r w:rsidR="00AC47DA" w:rsidRPr="00B86F9F">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00623395" w:rsidRPr="00B86F9F">
        <w:rPr>
          <w:rFonts w:cs="Arial"/>
          <w:szCs w:val="20"/>
        </w:rPr>
        <w:t xml:space="preserve"> za</w:t>
      </w:r>
      <w:r w:rsidR="00AC47DA" w:rsidRPr="00B86F9F">
        <w:rPr>
          <w:rFonts w:cs="Arial"/>
          <w:szCs w:val="20"/>
        </w:rPr>
        <w:t xml:space="preserve"> </w:t>
      </w:r>
      <w:r w:rsidR="00623395" w:rsidRPr="00B86F9F">
        <w:rPr>
          <w:rFonts w:cs="Arial"/>
          <w:szCs w:val="20"/>
        </w:rPr>
        <w:t>ne</w:t>
      </w:r>
      <w:r w:rsidR="00AC47DA" w:rsidRPr="00B86F9F">
        <w:rPr>
          <w:rFonts w:cs="Arial"/>
          <w:szCs w:val="20"/>
        </w:rPr>
        <w:t>ustrezn</w:t>
      </w:r>
      <w:r w:rsidR="00623395" w:rsidRPr="00B86F9F">
        <w:rPr>
          <w:rFonts w:cs="Arial"/>
          <w:szCs w:val="20"/>
        </w:rPr>
        <w:t>o</w:t>
      </w:r>
      <w:r w:rsidR="00AC47DA" w:rsidRPr="00B86F9F">
        <w:rPr>
          <w:rFonts w:cs="Arial"/>
          <w:szCs w:val="20"/>
        </w:rPr>
        <w:t>.</w:t>
      </w:r>
    </w:p>
    <w:p w14:paraId="14AEA424" w14:textId="77777777" w:rsidR="00AC47DA" w:rsidRPr="00B86F9F" w:rsidRDefault="00AC47DA" w:rsidP="00DA28AC">
      <w:pPr>
        <w:spacing w:line="0" w:lineRule="atLeast"/>
        <w:rPr>
          <w:rFonts w:cs="Arial"/>
          <w:szCs w:val="20"/>
        </w:rPr>
      </w:pPr>
    </w:p>
    <w:p w14:paraId="0ADBB1CD" w14:textId="32335146" w:rsidR="00AC47DA" w:rsidRPr="00B86F9F" w:rsidRDefault="00AC47DA" w:rsidP="00DA28AC">
      <w:pPr>
        <w:spacing w:line="0" w:lineRule="atLeast"/>
        <w:rPr>
          <w:rFonts w:cs="Arial"/>
          <w:szCs w:val="20"/>
        </w:rPr>
      </w:pPr>
      <w:r w:rsidRPr="00B86F9F">
        <w:rPr>
          <w:rFonts w:cs="Arial"/>
          <w:szCs w:val="20"/>
        </w:rPr>
        <w:t>Uporabljena valuta mora biti enaka valuti javnega naročila. Zavarovanje lahko izbrani ponudnik predloži na priloženemu vzorcu iz dokumentacije</w:t>
      </w:r>
      <w:r w:rsidR="004F4BFF" w:rsidRPr="00B86F9F">
        <w:rPr>
          <w:rFonts w:cs="Arial"/>
          <w:szCs w:val="20"/>
        </w:rPr>
        <w:t xml:space="preserve"> v zvezi z oddajo javnega naročila</w:t>
      </w:r>
      <w:r w:rsidRPr="00B86F9F">
        <w:rPr>
          <w:rFonts w:cs="Arial"/>
          <w:szCs w:val="20"/>
        </w:rPr>
        <w:t xml:space="preserve"> ali na svojem obrazcu.</w:t>
      </w:r>
    </w:p>
    <w:p w14:paraId="2940CC35" w14:textId="77777777" w:rsidR="00AC47DA" w:rsidRPr="00B86F9F" w:rsidRDefault="00AC47DA" w:rsidP="00DA28AC">
      <w:pPr>
        <w:spacing w:line="0" w:lineRule="atLeast"/>
        <w:rPr>
          <w:rFonts w:cs="Arial"/>
          <w:szCs w:val="20"/>
        </w:rPr>
      </w:pPr>
    </w:p>
    <w:p w14:paraId="289C7A2C" w14:textId="6793A072" w:rsidR="00AC47DA" w:rsidRPr="00B86F9F" w:rsidRDefault="00AC47DA" w:rsidP="00DA28AC">
      <w:pPr>
        <w:spacing w:line="0" w:lineRule="atLeast"/>
        <w:rPr>
          <w:rFonts w:cs="Arial"/>
          <w:szCs w:val="20"/>
        </w:rPr>
      </w:pPr>
      <w:r w:rsidRPr="00B86F9F">
        <w:rPr>
          <w:rFonts w:cs="Arial"/>
          <w:szCs w:val="20"/>
        </w:rPr>
        <w:t>Finančno zavarovanje, ki ga izbrani ponudnik ne predloži po vzorcu iz dokumentacije</w:t>
      </w:r>
      <w:r w:rsidR="00804728" w:rsidRPr="00B86F9F">
        <w:rPr>
          <w:rFonts w:cs="Arial"/>
          <w:szCs w:val="20"/>
        </w:rPr>
        <w:t xml:space="preserve"> v zvezi z oddajo javnega naročila</w:t>
      </w:r>
      <w:r w:rsidRPr="00B86F9F">
        <w:rPr>
          <w:rFonts w:cs="Arial"/>
          <w:szCs w:val="20"/>
        </w:rPr>
        <w:t>, po vsebini ne sme bistveno odstopati od vzorca finančnega zavarovanja iz dokumentacije</w:t>
      </w:r>
      <w:r w:rsidR="00804728" w:rsidRPr="00B86F9F">
        <w:rPr>
          <w:rFonts w:cs="Arial"/>
          <w:szCs w:val="20"/>
        </w:rPr>
        <w:t xml:space="preserve"> v zvezi z oddajo javnega naročila</w:t>
      </w:r>
      <w:r w:rsidRPr="00B86F9F">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B86F9F" w:rsidRDefault="00AC47DA" w:rsidP="00DA28AC">
      <w:pPr>
        <w:spacing w:line="0" w:lineRule="atLeast"/>
        <w:rPr>
          <w:rFonts w:cs="Arial"/>
          <w:szCs w:val="20"/>
        </w:rPr>
      </w:pPr>
    </w:p>
    <w:p w14:paraId="3B6C8CD1" w14:textId="00562100" w:rsidR="00AC47DA" w:rsidRPr="00B86F9F" w:rsidRDefault="00AC47DA" w:rsidP="00DA28AC">
      <w:pPr>
        <w:pStyle w:val="Naslov2"/>
        <w:spacing w:line="0" w:lineRule="atLeast"/>
        <w:rPr>
          <w:rFonts w:cs="Arial"/>
          <w:i/>
          <w:iCs/>
          <w:szCs w:val="20"/>
        </w:rPr>
      </w:pPr>
      <w:bookmarkStart w:id="92" w:name="_Hlk99972361"/>
      <w:bookmarkStart w:id="93" w:name="_Toc233207206"/>
      <w:r w:rsidRPr="00B86F9F">
        <w:rPr>
          <w:rFonts w:cs="Arial"/>
          <w:i/>
          <w:iCs/>
          <w:szCs w:val="20"/>
        </w:rPr>
        <w:t>Zavarovanje za dobro izvedbo pogodbenih obveznosti</w:t>
      </w:r>
      <w:bookmarkEnd w:id="93"/>
    </w:p>
    <w:bookmarkEnd w:id="92"/>
    <w:p w14:paraId="2CEFACCC" w14:textId="033CB1D4" w:rsidR="00AC47DA" w:rsidRPr="00B86F9F" w:rsidRDefault="00AC47DA" w:rsidP="00DA28AC">
      <w:pPr>
        <w:spacing w:line="0" w:lineRule="atLeast"/>
        <w:rPr>
          <w:rFonts w:cs="Arial"/>
          <w:szCs w:val="20"/>
        </w:rPr>
      </w:pPr>
    </w:p>
    <w:p w14:paraId="47D53376" w14:textId="77777777" w:rsidR="00AC47DA" w:rsidRPr="00B86F9F" w:rsidRDefault="00AC47DA" w:rsidP="00DA28AC">
      <w:pPr>
        <w:spacing w:line="0" w:lineRule="atLeast"/>
        <w:rPr>
          <w:rFonts w:cs="Arial"/>
          <w:szCs w:val="20"/>
        </w:rPr>
      </w:pPr>
      <w:bookmarkStart w:id="94" w:name="_Hlk99972432"/>
      <w:r w:rsidRPr="00B86F9F">
        <w:rPr>
          <w:rFonts w:cs="Arial"/>
          <w:szCs w:val="20"/>
        </w:rPr>
        <w:t>Izbrani ponudnik bo moral naročniku predložiti zavarovanje za dobro izvedbo pogodbenih obveznosti v</w:t>
      </w:r>
    </w:p>
    <w:p w14:paraId="4A7EC7AA" w14:textId="588F7E12" w:rsidR="00AC47DA" w:rsidRPr="006F06E5" w:rsidRDefault="00AC47DA" w:rsidP="00DA28AC">
      <w:pPr>
        <w:spacing w:line="0" w:lineRule="atLeast"/>
        <w:rPr>
          <w:rFonts w:cs="Arial"/>
          <w:szCs w:val="20"/>
        </w:rPr>
      </w:pPr>
      <w:r w:rsidRPr="006F06E5">
        <w:rPr>
          <w:rFonts w:cs="Arial"/>
          <w:szCs w:val="20"/>
        </w:rPr>
        <w:t>skladu z zahtevami iz vzorca pogodbe.</w:t>
      </w:r>
    </w:p>
    <w:bookmarkEnd w:id="94"/>
    <w:p w14:paraId="0B3E46EC" w14:textId="6F33783D" w:rsidR="00DC6568" w:rsidRPr="006F06E5" w:rsidRDefault="00DC6568" w:rsidP="00DA28AC">
      <w:pPr>
        <w:spacing w:line="0" w:lineRule="atLeast"/>
        <w:rPr>
          <w:rFonts w:cs="Arial"/>
          <w:szCs w:val="20"/>
        </w:rPr>
      </w:pPr>
    </w:p>
    <w:p w14:paraId="468C64B5" w14:textId="17184257" w:rsidR="001F3CB9" w:rsidRDefault="001F3CB9" w:rsidP="001F3CB9">
      <w:pPr>
        <w:rPr>
          <w:rFonts w:cs="Arial"/>
          <w:szCs w:val="20"/>
        </w:rPr>
      </w:pPr>
      <w:r w:rsidRPr="006F06E5">
        <w:rPr>
          <w:rFonts w:cs="Arial"/>
          <w:szCs w:val="20"/>
        </w:rPr>
        <w:t xml:space="preserve">Zavarovanje, izročeno Ministrstvu za </w:t>
      </w:r>
      <w:r w:rsidR="009E5C56" w:rsidRPr="006F06E5">
        <w:rPr>
          <w:rFonts w:cs="Arial"/>
          <w:szCs w:val="20"/>
        </w:rPr>
        <w:t xml:space="preserve">notranje zadeve in </w:t>
      </w:r>
      <w:r w:rsidRPr="006F06E5">
        <w:rPr>
          <w:rFonts w:cs="Arial"/>
          <w:szCs w:val="20"/>
        </w:rPr>
        <w:t>javno upravo, velja za izpolnjevanje obveznosti za vse naročnike po krovni pogodbi.</w:t>
      </w:r>
    </w:p>
    <w:p w14:paraId="25259931" w14:textId="77777777" w:rsidR="004630C2" w:rsidRDefault="004630C2" w:rsidP="004630C2">
      <w:pPr>
        <w:rPr>
          <w:rFonts w:cs="Arial"/>
          <w:szCs w:val="20"/>
        </w:rPr>
      </w:pPr>
    </w:p>
    <w:p w14:paraId="5B1C6571" w14:textId="77777777" w:rsidR="00C020DF" w:rsidRPr="00D33E3C" w:rsidRDefault="00C020DF" w:rsidP="004630C2">
      <w:pPr>
        <w:rPr>
          <w:rFonts w:cs="Arial"/>
          <w:szCs w:val="20"/>
        </w:rPr>
      </w:pPr>
    </w:p>
    <w:p w14:paraId="2E72AF57" w14:textId="77777777" w:rsidR="004630C2" w:rsidRPr="00D33E3C" w:rsidRDefault="004630C2" w:rsidP="004630C2">
      <w:pPr>
        <w:pStyle w:val="Naslov1"/>
      </w:pPr>
      <w:bookmarkStart w:id="95" w:name="_Toc173214759"/>
      <w:bookmarkStart w:id="96" w:name="_Toc233207207"/>
      <w:r w:rsidRPr="00D33E3C">
        <w:t>NAROČANJE ARTIKLOV IN SLIKOVNI BARVNI KATALOG</w:t>
      </w:r>
      <w:bookmarkEnd w:id="95"/>
      <w:bookmarkEnd w:id="96"/>
    </w:p>
    <w:p w14:paraId="00BD5B79" w14:textId="77777777" w:rsidR="004630C2" w:rsidRPr="00D33E3C" w:rsidRDefault="004630C2" w:rsidP="004630C2">
      <w:pPr>
        <w:rPr>
          <w:rFonts w:cs="Arial"/>
          <w:szCs w:val="20"/>
        </w:rPr>
      </w:pPr>
    </w:p>
    <w:p w14:paraId="7B6AF3A4" w14:textId="23CC6F53" w:rsidR="004630C2" w:rsidRPr="006F06E5" w:rsidRDefault="004630C2" w:rsidP="004630C2">
      <w:pPr>
        <w:rPr>
          <w:rFonts w:cs="Arial"/>
          <w:szCs w:val="20"/>
        </w:rPr>
      </w:pPr>
      <w:r w:rsidRPr="00821B83">
        <w:rPr>
          <w:rFonts w:cs="Arial"/>
          <w:szCs w:val="20"/>
        </w:rPr>
        <w:t xml:space="preserve">Posamezna naročila papirja se izvajajo in oddajajo v aplikaciji e-Katalog. </w:t>
      </w:r>
      <w:r w:rsidRPr="00D33E3C">
        <w:rPr>
          <w:rFonts w:cs="Arial"/>
          <w:szCs w:val="20"/>
        </w:rPr>
        <w:t xml:space="preserve">V ta namen bo moral izbrani ponudnik </w:t>
      </w:r>
      <w:r>
        <w:rPr>
          <w:rFonts w:cs="Arial"/>
          <w:szCs w:val="20"/>
        </w:rPr>
        <w:t xml:space="preserve">(dobavitelj) </w:t>
      </w:r>
      <w:r w:rsidRPr="00D33E3C">
        <w:rPr>
          <w:rFonts w:cs="Arial"/>
          <w:szCs w:val="20"/>
        </w:rPr>
        <w:t>po pravnomočnosti odločitve v 5</w:t>
      </w:r>
      <w:r>
        <w:rPr>
          <w:rFonts w:cs="Arial"/>
          <w:szCs w:val="20"/>
        </w:rPr>
        <w:t>.</w:t>
      </w:r>
      <w:r w:rsidRPr="00D33E3C">
        <w:rPr>
          <w:rFonts w:cs="Arial"/>
          <w:szCs w:val="20"/>
        </w:rPr>
        <w:t xml:space="preserve"> (petih) delovnih dneh </w:t>
      </w:r>
      <w:r w:rsidRPr="00841C7B">
        <w:t>oziroma najkasneje 10</w:t>
      </w:r>
      <w:r>
        <w:t>. (desetih)</w:t>
      </w:r>
      <w:r w:rsidRPr="00841C7B">
        <w:t xml:space="preserve"> delovnih dni pred uporabo krovne pogodbe</w:t>
      </w:r>
      <w:r>
        <w:t>,</w:t>
      </w:r>
      <w:r w:rsidRPr="00D33E3C">
        <w:rPr>
          <w:rFonts w:cs="Arial"/>
          <w:szCs w:val="20"/>
        </w:rPr>
        <w:t xml:space="preserve"> naročniku predati slikovni barvni katalog artiklov na elektronskem mediju.</w:t>
      </w:r>
      <w:r>
        <w:rPr>
          <w:rFonts w:cs="Arial"/>
          <w:szCs w:val="20"/>
        </w:rPr>
        <w:t xml:space="preserve"> </w:t>
      </w:r>
      <w:r w:rsidRPr="00F75DD0">
        <w:rPr>
          <w:rFonts w:cs="Arial"/>
        </w:rPr>
        <w:t>Za lažje pošiljanje so podatki lahko stisnjeni v ZIP format. V primeru velikih količin podatkov, ko pošiljanje po e-</w:t>
      </w:r>
      <w:r w:rsidRPr="006F06E5">
        <w:rPr>
          <w:rFonts w:cs="Arial"/>
        </w:rPr>
        <w:t>pošti ni izvedljivo, se lahko uporabi tudi USB ključ ali CD/DVD disk, ki ga ponudnik dostavi v glavno pisarno na M</w:t>
      </w:r>
      <w:r w:rsidR="009E5C56" w:rsidRPr="006F06E5">
        <w:rPr>
          <w:rFonts w:cs="Arial"/>
        </w:rPr>
        <w:t>inistrstvo za notranje zadeve in javno upravo</w:t>
      </w:r>
      <w:r w:rsidRPr="006F06E5">
        <w:rPr>
          <w:rFonts w:cs="Arial"/>
        </w:rPr>
        <w:t>.</w:t>
      </w:r>
    </w:p>
    <w:p w14:paraId="5111CDBE" w14:textId="77777777" w:rsidR="004630C2" w:rsidRPr="006F06E5" w:rsidRDefault="004630C2" w:rsidP="004630C2">
      <w:pPr>
        <w:rPr>
          <w:rFonts w:cs="Arial"/>
          <w:szCs w:val="20"/>
        </w:rPr>
      </w:pPr>
    </w:p>
    <w:p w14:paraId="330EDE72" w14:textId="77777777" w:rsidR="004630C2" w:rsidRPr="00D33E3C" w:rsidRDefault="004630C2" w:rsidP="004630C2">
      <w:pPr>
        <w:spacing w:line="240" w:lineRule="auto"/>
        <w:rPr>
          <w:rFonts w:cs="Arial"/>
          <w:szCs w:val="20"/>
        </w:rPr>
      </w:pPr>
      <w:r w:rsidRPr="006F06E5">
        <w:rPr>
          <w:rFonts w:cs="Arial"/>
          <w:szCs w:val="20"/>
        </w:rPr>
        <w:t>Katalog bo moral obsegati vse vrste papirja, ki jih ponuja</w:t>
      </w:r>
      <w:r w:rsidRPr="00B57457">
        <w:rPr>
          <w:rFonts w:cs="Arial"/>
          <w:szCs w:val="20"/>
        </w:rPr>
        <w:t xml:space="preserve"> </w:t>
      </w:r>
      <w:r>
        <w:rPr>
          <w:rFonts w:cs="Arial"/>
          <w:szCs w:val="20"/>
        </w:rPr>
        <w:t xml:space="preserve">dobavitelj. </w:t>
      </w:r>
      <w:r w:rsidRPr="00D33E3C">
        <w:rPr>
          <w:rFonts w:cs="Arial"/>
          <w:szCs w:val="20"/>
        </w:rPr>
        <w:t xml:space="preserve">Katalog bo moral biti izdelan v programu Microsoft Office Excel. </w:t>
      </w:r>
      <w:r>
        <w:t>Za vse ponujene artikle v okviru krovne pogodbe bo moral izdelati datoteko s fotografijami izdelkov.</w:t>
      </w:r>
    </w:p>
    <w:p w14:paraId="5C788EE2" w14:textId="77777777" w:rsidR="004630C2" w:rsidRPr="00D33E3C" w:rsidRDefault="004630C2" w:rsidP="004630C2">
      <w:pPr>
        <w:rPr>
          <w:rFonts w:cs="Arial"/>
          <w:szCs w:val="20"/>
        </w:rPr>
      </w:pPr>
    </w:p>
    <w:p w14:paraId="180E5B48" w14:textId="77777777" w:rsidR="004630C2" w:rsidRDefault="004630C2" w:rsidP="004630C2">
      <w:r>
        <w:t xml:space="preserve">Slikovni barvni katalog bo v pomoč pri naročanju izdelkov s pomočjo aplikacije za naročanje. V katalogu so izdelki označeni z zaporednimi številkami iz Predračuna v </w:t>
      </w:r>
      <w:proofErr w:type="spellStart"/>
      <w:r>
        <w:t>eJN</w:t>
      </w:r>
      <w:proofErr w:type="spellEnd"/>
      <w:r>
        <w:t xml:space="preserve"> in opremljeni s cenami v EUR/kos z DDV. Katalog v elektronski obliki mora biti narejen tako, da bo naročnik posamezne elemente, v predhodnem dogovoru z dobaviteljem, lahko prenesel v lastno elektronsko podporo za naročanje.</w:t>
      </w:r>
    </w:p>
    <w:p w14:paraId="79D09133" w14:textId="77777777" w:rsidR="004630C2" w:rsidRDefault="004630C2" w:rsidP="004630C2">
      <w:pPr>
        <w:rPr>
          <w:rFonts w:cs="Arial"/>
          <w:szCs w:val="20"/>
        </w:rPr>
      </w:pPr>
    </w:p>
    <w:p w14:paraId="500BCD79" w14:textId="55387AA3" w:rsidR="004630C2" w:rsidRPr="004630C2" w:rsidRDefault="004630C2" w:rsidP="004630C2">
      <w:pPr>
        <w:pStyle w:val="Naslov2"/>
        <w:spacing w:line="0" w:lineRule="atLeast"/>
        <w:rPr>
          <w:rFonts w:cs="Arial"/>
          <w:i/>
          <w:iCs/>
          <w:szCs w:val="20"/>
        </w:rPr>
      </w:pPr>
      <w:bookmarkStart w:id="97" w:name="_Toc173214760"/>
      <w:bookmarkStart w:id="98" w:name="_Toc233207208"/>
      <w:r w:rsidRPr="004630C2">
        <w:rPr>
          <w:rFonts w:cs="Arial"/>
          <w:i/>
          <w:iCs/>
          <w:szCs w:val="20"/>
        </w:rPr>
        <w:t>Navodila za izdelavo slikovnega barvnega kataloga</w:t>
      </w:r>
      <w:bookmarkEnd w:id="97"/>
      <w:bookmarkEnd w:id="98"/>
    </w:p>
    <w:p w14:paraId="6FD68700" w14:textId="77777777" w:rsidR="004630C2" w:rsidRDefault="004630C2" w:rsidP="004630C2">
      <w:pPr>
        <w:rPr>
          <w:rFonts w:cs="Arial"/>
          <w:szCs w:val="20"/>
        </w:rPr>
      </w:pPr>
    </w:p>
    <w:p w14:paraId="1406085C" w14:textId="77777777" w:rsidR="004630C2" w:rsidRPr="00F75DD0" w:rsidRDefault="004630C2" w:rsidP="004630C2">
      <w:pPr>
        <w:rPr>
          <w:rFonts w:cs="Arial"/>
        </w:rPr>
      </w:pPr>
      <w:r w:rsidRPr="00F75DD0">
        <w:rPr>
          <w:rFonts w:cs="Arial"/>
        </w:rPr>
        <w:t>Dobavitelj bo moral naročniku za vse dodeljene izdelke v okviru krovne pogodbe predložiti naslednje:</w:t>
      </w:r>
    </w:p>
    <w:p w14:paraId="467B608D" w14:textId="77777777" w:rsidR="004630C2" w:rsidRPr="00F75DD0" w:rsidRDefault="004630C2" w:rsidP="004630C2">
      <w:pPr>
        <w:rPr>
          <w:rFonts w:cs="Arial"/>
        </w:rPr>
      </w:pPr>
    </w:p>
    <w:p w14:paraId="0633E4BB" w14:textId="77777777" w:rsidR="004630C2" w:rsidRPr="00F75DD0" w:rsidRDefault="004630C2" w:rsidP="004630C2">
      <w:pPr>
        <w:rPr>
          <w:rFonts w:cs="Arial"/>
        </w:rPr>
      </w:pPr>
      <w:r w:rsidRPr="00F75DD0">
        <w:rPr>
          <w:rFonts w:cs="Arial"/>
        </w:rPr>
        <w:t>Datoteko za vse ponujene izdelke v MS Excel formatu, kjer bo za posamezen izdelek naslednja struktura:</w:t>
      </w:r>
    </w:p>
    <w:p w14:paraId="0FDA95CE" w14:textId="77777777"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Šifra – izpolni naročnik (</w:t>
      </w:r>
      <w:r>
        <w:rPr>
          <w:rFonts w:cs="Arial"/>
          <w:lang w:eastAsia="zh-CN"/>
        </w:rPr>
        <w:t>dobavitelj pusti</w:t>
      </w:r>
      <w:r w:rsidRPr="00F75DD0">
        <w:rPr>
          <w:rFonts w:cs="Arial"/>
          <w:lang w:eastAsia="zh-CN"/>
        </w:rPr>
        <w:t xml:space="preserve"> prazno);</w:t>
      </w:r>
    </w:p>
    <w:p w14:paraId="4FB1B855" w14:textId="77777777"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Ponudnikova šifra – v kolikor obstaja</w:t>
      </w:r>
      <w:r>
        <w:rPr>
          <w:rFonts w:cs="Arial"/>
          <w:lang w:eastAsia="zh-CN"/>
        </w:rPr>
        <w:t>,</w:t>
      </w:r>
      <w:r w:rsidRPr="00F75DD0">
        <w:rPr>
          <w:rFonts w:cs="Arial"/>
          <w:lang w:eastAsia="zh-CN"/>
        </w:rPr>
        <w:t xml:space="preserve"> lahko se pusti prazno (ni obvezno);</w:t>
      </w:r>
    </w:p>
    <w:p w14:paraId="6FF96D11" w14:textId="77777777"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 xml:space="preserve">Naziv izdelka – naziv izdelka kot je bil v predračunu v </w:t>
      </w:r>
      <w:proofErr w:type="spellStart"/>
      <w:r w:rsidRPr="00F75DD0">
        <w:rPr>
          <w:rFonts w:cs="Arial"/>
          <w:lang w:eastAsia="zh-CN"/>
        </w:rPr>
        <w:t>eJN</w:t>
      </w:r>
      <w:proofErr w:type="spellEnd"/>
      <w:r w:rsidRPr="00F75DD0">
        <w:rPr>
          <w:rFonts w:cs="Arial"/>
          <w:lang w:eastAsia="zh-CN"/>
        </w:rPr>
        <w:t>;</w:t>
      </w:r>
    </w:p>
    <w:p w14:paraId="4EDA1D5C" w14:textId="77777777"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Opis izdelka – navede</w:t>
      </w:r>
      <w:r>
        <w:rPr>
          <w:rFonts w:cs="Arial"/>
          <w:lang w:eastAsia="zh-CN"/>
        </w:rPr>
        <w:t xml:space="preserve"> se</w:t>
      </w:r>
      <w:r w:rsidRPr="00F75DD0">
        <w:rPr>
          <w:rFonts w:cs="Arial"/>
          <w:lang w:eastAsia="zh-CN"/>
        </w:rPr>
        <w:t xml:space="preserve"> lastnosti, ki jih izpolnjuje ta izdelek (ni obvezno);</w:t>
      </w:r>
    </w:p>
    <w:p w14:paraId="20A539C0" w14:textId="77777777"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Cena izdelka – navede</w:t>
      </w:r>
      <w:r>
        <w:rPr>
          <w:rFonts w:cs="Arial"/>
          <w:lang w:eastAsia="zh-CN"/>
        </w:rPr>
        <w:t xml:space="preserve"> se</w:t>
      </w:r>
      <w:r w:rsidRPr="00F75DD0">
        <w:rPr>
          <w:rFonts w:cs="Arial"/>
          <w:lang w:eastAsia="zh-CN"/>
        </w:rPr>
        <w:t xml:space="preserve"> cen</w:t>
      </w:r>
      <w:r>
        <w:rPr>
          <w:rFonts w:cs="Arial"/>
          <w:lang w:eastAsia="zh-CN"/>
        </w:rPr>
        <w:t>a</w:t>
      </w:r>
      <w:r w:rsidRPr="00F75DD0">
        <w:rPr>
          <w:rFonts w:cs="Arial"/>
          <w:lang w:eastAsia="zh-CN"/>
        </w:rPr>
        <w:t xml:space="preserve"> ponujenega izdelka v EUR z DDV;</w:t>
      </w:r>
    </w:p>
    <w:p w14:paraId="7DA540BB" w14:textId="77777777"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Enota mere;</w:t>
      </w:r>
    </w:p>
    <w:p w14:paraId="47B138CC" w14:textId="72C5AE41" w:rsidR="004630C2" w:rsidRPr="00F75DD0" w:rsidRDefault="004630C2" w:rsidP="004630C2">
      <w:pPr>
        <w:numPr>
          <w:ilvl w:val="0"/>
          <w:numId w:val="33"/>
        </w:numPr>
        <w:suppressAutoHyphens/>
        <w:spacing w:line="240" w:lineRule="auto"/>
        <w:rPr>
          <w:rFonts w:cs="Arial"/>
          <w:lang w:eastAsia="zh-CN"/>
        </w:rPr>
      </w:pPr>
      <w:r w:rsidRPr="00F75DD0">
        <w:rPr>
          <w:rFonts w:cs="Arial"/>
          <w:lang w:eastAsia="zh-CN"/>
        </w:rPr>
        <w:t>Slika (ime datoteke</w:t>
      </w:r>
      <w:r>
        <w:rPr>
          <w:rFonts w:cs="Arial"/>
          <w:lang w:eastAsia="zh-CN"/>
        </w:rPr>
        <w:t>,</w:t>
      </w:r>
      <w:r w:rsidRPr="00F75DD0">
        <w:rPr>
          <w:rFonts w:cs="Arial"/>
          <w:lang w:eastAsia="zh-CN"/>
        </w:rPr>
        <w:t xml:space="preserve"> v kateri je fotografija tega izdelka).</w:t>
      </w:r>
    </w:p>
    <w:p w14:paraId="74DCD57B" w14:textId="77777777" w:rsidR="004630C2" w:rsidRPr="00F75DD0" w:rsidRDefault="004630C2" w:rsidP="004630C2">
      <w:pPr>
        <w:rPr>
          <w:rFonts w:cs="Arial"/>
        </w:rPr>
      </w:pPr>
    </w:p>
    <w:p w14:paraId="56F6B4B0" w14:textId="77777777" w:rsidR="004630C2" w:rsidRPr="00F75DD0" w:rsidRDefault="004630C2" w:rsidP="004630C2">
      <w:pPr>
        <w:rPr>
          <w:rFonts w:cs="Arial"/>
        </w:rPr>
      </w:pPr>
      <w:r w:rsidRPr="00F75DD0">
        <w:rPr>
          <w:rFonts w:cs="Arial"/>
        </w:rPr>
        <w:t xml:space="preserve">V eno mapo bo dobavitelj dal fotografije (slike) v formatu JPG. Ime posamezne slike mora biti popolnoma enako, kot je to vpisano v </w:t>
      </w:r>
      <w:proofErr w:type="spellStart"/>
      <w:r w:rsidRPr="00F75DD0">
        <w:rPr>
          <w:rFonts w:cs="Arial"/>
        </w:rPr>
        <w:t>excelovo</w:t>
      </w:r>
      <w:proofErr w:type="spellEnd"/>
      <w:r w:rsidRPr="00F75DD0">
        <w:rPr>
          <w:rFonts w:cs="Arial"/>
        </w:rPr>
        <w:t xml:space="preserve"> tabelo v stolpec Slika pri tem izdelku. Primerna velikost slike posameznega izdelka je 640x480 pik, najmanj pa 448x336 pik. Slika mora odražati točno tisti izdelek, ki ga bo dobavitelj dejansko dobavljal. Napisi na izdelku morajo biti na slikah vidni in ne zamegljeni. Predmetna slika mora ponazarjati bistvene elemente za prepoznavo izdelka.</w:t>
      </w:r>
    </w:p>
    <w:p w14:paraId="34421E00" w14:textId="77777777" w:rsidR="004630C2" w:rsidRPr="00B86F9F" w:rsidRDefault="004630C2" w:rsidP="00DA28AC">
      <w:pPr>
        <w:spacing w:line="0" w:lineRule="atLeast"/>
        <w:rPr>
          <w:rFonts w:cs="Arial"/>
          <w:szCs w:val="20"/>
        </w:rPr>
      </w:pPr>
    </w:p>
    <w:p w14:paraId="26DA1128" w14:textId="77777777" w:rsidR="008B6487" w:rsidRPr="00B86F9F" w:rsidRDefault="008B6487" w:rsidP="00DA28AC">
      <w:pPr>
        <w:pStyle w:val="Naslov1"/>
        <w:spacing w:line="0" w:lineRule="atLeast"/>
        <w:rPr>
          <w:rFonts w:cs="Arial"/>
          <w:sz w:val="20"/>
          <w:szCs w:val="20"/>
        </w:rPr>
      </w:pPr>
      <w:bookmarkStart w:id="99" w:name="_Toc336851764"/>
      <w:bookmarkStart w:id="100" w:name="_Toc336851812"/>
      <w:bookmarkStart w:id="101" w:name="_Toc233207209"/>
      <w:r w:rsidRPr="00B86F9F">
        <w:rPr>
          <w:rFonts w:cs="Arial"/>
          <w:sz w:val="20"/>
          <w:szCs w:val="20"/>
        </w:rPr>
        <w:lastRenderedPageBreak/>
        <w:t>pravno varstvo</w:t>
      </w:r>
      <w:bookmarkEnd w:id="99"/>
      <w:bookmarkEnd w:id="100"/>
      <w:bookmarkEnd w:id="101"/>
    </w:p>
    <w:p w14:paraId="16D0E1DB" w14:textId="77777777" w:rsidR="008E4247" w:rsidRPr="00B86F9F" w:rsidRDefault="008E4247" w:rsidP="00DA28AC">
      <w:pPr>
        <w:spacing w:line="0" w:lineRule="atLeast"/>
        <w:rPr>
          <w:rFonts w:cs="Arial"/>
          <w:szCs w:val="20"/>
        </w:rPr>
      </w:pPr>
    </w:p>
    <w:p w14:paraId="6C7A4544" w14:textId="08DC735D" w:rsidR="00A66D35" w:rsidRPr="00B86F9F" w:rsidRDefault="00A66D35" w:rsidP="00DA28AC">
      <w:pPr>
        <w:spacing w:line="0" w:lineRule="atLeast"/>
        <w:rPr>
          <w:rFonts w:cs="Arial"/>
          <w:szCs w:val="20"/>
        </w:rPr>
      </w:pPr>
      <w:r w:rsidRPr="00B86F9F">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w:t>
      </w:r>
      <w:r w:rsidR="004630C2">
        <w:rPr>
          <w:rFonts w:cs="Arial"/>
          <w:szCs w:val="20"/>
        </w:rPr>
        <w:t>,</w:t>
      </w:r>
      <w:r w:rsidRPr="00B86F9F">
        <w:rPr>
          <w:rFonts w:cs="Arial"/>
          <w:szCs w:val="20"/>
        </w:rPr>
        <w:t xml:space="preserve"> 72/19</w:t>
      </w:r>
      <w:r w:rsidR="004630C2">
        <w:rPr>
          <w:rFonts w:cs="Arial"/>
          <w:szCs w:val="20"/>
        </w:rPr>
        <w:t xml:space="preserve"> in 83/25 – ZOUL)</w:t>
      </w:r>
      <w:r w:rsidRPr="00B86F9F">
        <w:rPr>
          <w:rFonts w:cs="Arial"/>
          <w:szCs w:val="20"/>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DA28AC">
      <w:pPr>
        <w:spacing w:line="0" w:lineRule="atLeast"/>
        <w:rPr>
          <w:rFonts w:cs="Arial"/>
          <w:szCs w:val="20"/>
        </w:rPr>
      </w:pPr>
    </w:p>
    <w:p w14:paraId="4C269BA3" w14:textId="77777777" w:rsidR="00A66D35" w:rsidRPr="00B86F9F" w:rsidRDefault="00A66D35" w:rsidP="00DA28AC">
      <w:pPr>
        <w:spacing w:line="0" w:lineRule="atLeast"/>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DA28AC">
      <w:pPr>
        <w:spacing w:line="0" w:lineRule="atLeast"/>
        <w:rPr>
          <w:rFonts w:cs="Arial"/>
          <w:szCs w:val="20"/>
        </w:rPr>
      </w:pPr>
    </w:p>
    <w:p w14:paraId="6F4FCF5A" w14:textId="77777777" w:rsidR="00A66D35" w:rsidRPr="00B86F9F" w:rsidRDefault="00A66D35" w:rsidP="00DA28AC">
      <w:pPr>
        <w:spacing w:line="0" w:lineRule="atLeast"/>
        <w:rPr>
          <w:rFonts w:cs="Arial"/>
          <w:szCs w:val="20"/>
        </w:rPr>
      </w:pPr>
      <w:r w:rsidRPr="00B86F9F">
        <w:rPr>
          <w:rFonts w:cs="Arial"/>
          <w:szCs w:val="20"/>
        </w:rPr>
        <w:t xml:space="preserve">Zahtevek za revizijo se vloži prek portala </w:t>
      </w:r>
      <w:proofErr w:type="spellStart"/>
      <w:r w:rsidRPr="00B86F9F">
        <w:rPr>
          <w:rFonts w:cs="Arial"/>
          <w:szCs w:val="20"/>
        </w:rPr>
        <w:t>eRevizija</w:t>
      </w:r>
      <w:proofErr w:type="spellEnd"/>
      <w:r w:rsidRPr="00B86F9F">
        <w:rPr>
          <w:rFonts w:cs="Arial"/>
          <w:szCs w:val="20"/>
        </w:rPr>
        <w:t>.</w:t>
      </w:r>
    </w:p>
    <w:p w14:paraId="63D29B71" w14:textId="77777777" w:rsidR="00A66D35" w:rsidRDefault="00A66D35" w:rsidP="00DA28AC">
      <w:pPr>
        <w:spacing w:line="0" w:lineRule="atLeast"/>
        <w:rPr>
          <w:rFonts w:cs="Arial"/>
          <w:szCs w:val="20"/>
        </w:rPr>
      </w:pPr>
    </w:p>
    <w:p w14:paraId="41AAE435" w14:textId="77777777" w:rsidR="00F53018" w:rsidRDefault="00F53018" w:rsidP="00DA28AC">
      <w:pPr>
        <w:spacing w:line="0" w:lineRule="atLeast"/>
        <w:rPr>
          <w:rFonts w:cs="Arial"/>
          <w:szCs w:val="20"/>
        </w:rPr>
      </w:pPr>
    </w:p>
    <w:p w14:paraId="5E8BBE84" w14:textId="77777777" w:rsidR="00F53018" w:rsidRPr="00B86F9F" w:rsidRDefault="00F53018" w:rsidP="00DA28AC">
      <w:pPr>
        <w:spacing w:line="0" w:lineRule="atLeast"/>
        <w:rPr>
          <w:rFonts w:cs="Arial"/>
          <w:szCs w:val="20"/>
        </w:rPr>
      </w:pPr>
    </w:p>
    <w:p w14:paraId="21A22DEC" w14:textId="401EB65A" w:rsidR="00A66D35" w:rsidRPr="00B86F9F" w:rsidRDefault="00A66D35" w:rsidP="00DA28AC">
      <w:pPr>
        <w:tabs>
          <w:tab w:val="center" w:pos="6804"/>
        </w:tabs>
        <w:spacing w:line="0" w:lineRule="atLeast"/>
        <w:rPr>
          <w:rFonts w:cs="Arial"/>
          <w:szCs w:val="20"/>
        </w:rPr>
      </w:pPr>
      <w:r w:rsidRPr="00B86F9F">
        <w:rPr>
          <w:rFonts w:cs="Arial"/>
          <w:szCs w:val="20"/>
        </w:rPr>
        <w:tab/>
      </w:r>
      <w:r w:rsidR="005D14D3">
        <w:rPr>
          <w:rFonts w:cs="Arial"/>
          <w:szCs w:val="20"/>
        </w:rPr>
        <w:t>Franci Matoz</w:t>
      </w:r>
    </w:p>
    <w:p w14:paraId="5426F22D" w14:textId="65C8717A" w:rsidR="00815E24" w:rsidRPr="00B86F9F" w:rsidRDefault="00A66D35" w:rsidP="00DA28AC">
      <w:pPr>
        <w:tabs>
          <w:tab w:val="center" w:pos="6804"/>
        </w:tabs>
        <w:spacing w:line="0" w:lineRule="atLeast"/>
        <w:rPr>
          <w:rFonts w:eastAsia="Times New Roman" w:cs="Arial"/>
          <w:szCs w:val="20"/>
        </w:rPr>
      </w:pPr>
      <w:r w:rsidRPr="00B86F9F">
        <w:rPr>
          <w:rFonts w:cs="Arial"/>
          <w:szCs w:val="20"/>
        </w:rPr>
        <w:tab/>
        <w:t>minister</w:t>
      </w:r>
    </w:p>
    <w:sectPr w:rsidR="00815E24" w:rsidRPr="00B86F9F"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957D3" w14:textId="77777777" w:rsidR="004146C9" w:rsidRDefault="004146C9" w:rsidP="00107834">
      <w:pPr>
        <w:spacing w:line="240" w:lineRule="auto"/>
      </w:pPr>
      <w:r>
        <w:separator/>
      </w:r>
    </w:p>
  </w:endnote>
  <w:endnote w:type="continuationSeparator" w:id="0">
    <w:p w14:paraId="6FE0761E" w14:textId="77777777" w:rsidR="004146C9" w:rsidRDefault="004146C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67264EE1" w:rsidR="00B669B1" w:rsidRPr="00773F8C" w:rsidRDefault="0076716F" w:rsidP="003C5714">
    <w:pPr>
      <w:pStyle w:val="Noga"/>
      <w:pBdr>
        <w:top w:val="single" w:sz="4" w:space="1" w:color="auto"/>
      </w:pBdr>
      <w:rPr>
        <w:sz w:val="16"/>
        <w:szCs w:val="16"/>
      </w:rPr>
    </w:pPr>
    <w:r>
      <w:rPr>
        <w:sz w:val="16"/>
        <w:szCs w:val="16"/>
      </w:rPr>
      <w:t>ODPAP-22/2026</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7A190" w14:textId="77777777" w:rsidR="004146C9" w:rsidRDefault="004146C9" w:rsidP="00107834">
      <w:pPr>
        <w:spacing w:line="240" w:lineRule="auto"/>
      </w:pPr>
      <w:r>
        <w:separator/>
      </w:r>
    </w:p>
  </w:footnote>
  <w:footnote w:type="continuationSeparator" w:id="0">
    <w:p w14:paraId="4768569B" w14:textId="77777777" w:rsidR="004146C9" w:rsidRDefault="004146C9"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14F0F7BD" w:rsidR="00B669B1" w:rsidRPr="00122D3B" w:rsidRDefault="00B669B1" w:rsidP="00122D3B">
    <w:pPr>
      <w:pStyle w:val="Glava"/>
      <w:pBdr>
        <w:bottom w:val="single" w:sz="4" w:space="1" w:color="auto"/>
      </w:pBdr>
      <w:rPr>
        <w:sz w:val="16"/>
        <w:szCs w:val="16"/>
      </w:rPr>
    </w:pPr>
    <w:r>
      <w:rPr>
        <w:sz w:val="16"/>
        <w:szCs w:val="16"/>
      </w:rPr>
      <w:t>Navodil</w:t>
    </w:r>
    <w:r w:rsidR="0092570F">
      <w:rPr>
        <w:sz w:val="16"/>
        <w:szCs w:val="16"/>
      </w:rPr>
      <w:t>a</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EA6C" w14:textId="77777777" w:rsidR="00182BFC" w:rsidRDefault="00182BFC" w:rsidP="00182BFC">
    <w:pPr>
      <w:pStyle w:val="Glava"/>
      <w:tabs>
        <w:tab w:val="left" w:pos="5112"/>
      </w:tabs>
      <w:spacing w:before="120" w:line="240" w:lineRule="exact"/>
      <w:rPr>
        <w:rFonts w:cs="Arial"/>
        <w:sz w:val="16"/>
      </w:rPr>
    </w:pPr>
  </w:p>
  <w:p w14:paraId="30E42E96" w14:textId="77777777" w:rsidR="00182BFC" w:rsidRDefault="00182BFC" w:rsidP="00182BFC">
    <w:pPr>
      <w:pStyle w:val="Glava"/>
      <w:tabs>
        <w:tab w:val="left" w:pos="5112"/>
      </w:tabs>
      <w:spacing w:before="120" w:line="240" w:lineRule="exact"/>
      <w:rPr>
        <w:rFonts w:cs="Arial"/>
        <w:sz w:val="16"/>
      </w:rPr>
    </w:pPr>
  </w:p>
  <w:p w14:paraId="5F0401E1" w14:textId="77777777" w:rsidR="00182BFC" w:rsidRDefault="00182BFC" w:rsidP="00182BFC">
    <w:pPr>
      <w:pStyle w:val="Glava"/>
      <w:tabs>
        <w:tab w:val="left" w:pos="5112"/>
      </w:tabs>
      <w:spacing w:before="120" w:line="240" w:lineRule="exact"/>
      <w:rPr>
        <w:rFonts w:cs="Arial"/>
        <w:sz w:val="16"/>
      </w:rPr>
    </w:pPr>
  </w:p>
  <w:p w14:paraId="7414E156" w14:textId="450E4E3E" w:rsidR="00182BFC" w:rsidRPr="008F3500" w:rsidRDefault="00182BFC" w:rsidP="00182BFC">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63142380" wp14:editId="0640E32B">
          <wp:simplePos x="0" y="0"/>
          <wp:positionH relativeFrom="page">
            <wp:posOffset>612140</wp:posOffset>
          </wp:positionH>
          <wp:positionV relativeFrom="page">
            <wp:posOffset>648335</wp:posOffset>
          </wp:positionV>
          <wp:extent cx="2799080" cy="461010"/>
          <wp:effectExtent l="0" t="0" r="1270" b="0"/>
          <wp:wrapNone/>
          <wp:docPr id="102163296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9264" behindDoc="0" locked="0" layoutInCell="0" allowOverlap="1" wp14:anchorId="16A2DD63" wp14:editId="3D73666E">
              <wp:simplePos x="0" y="0"/>
              <wp:positionH relativeFrom="column">
                <wp:posOffset>-463550</wp:posOffset>
              </wp:positionH>
              <wp:positionV relativeFrom="page">
                <wp:posOffset>3600450</wp:posOffset>
              </wp:positionV>
              <wp:extent cx="215900" cy="0"/>
              <wp:effectExtent l="12700" t="9525" r="9525" b="9525"/>
              <wp:wrapNone/>
              <wp:docPr id="1211425747"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6A4363"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w:t>
    </w:r>
    <w:r>
      <w:rPr>
        <w:rFonts w:cs="Arial"/>
        <w:sz w:val="16"/>
      </w:rPr>
      <w:t>Štefanova ulica 2</w:t>
    </w:r>
    <w:r w:rsidRPr="008F3500">
      <w:rPr>
        <w:rFonts w:cs="Arial"/>
        <w:sz w:val="16"/>
      </w:rPr>
      <w:t xml:space="preserve">, </w:t>
    </w:r>
    <w:r>
      <w:rPr>
        <w:rFonts w:cs="Arial"/>
        <w:sz w:val="16"/>
      </w:rPr>
      <w:t>1501 Ljubljana</w:t>
    </w:r>
    <w:r w:rsidRPr="008F3500">
      <w:rPr>
        <w:rFonts w:cs="Arial"/>
        <w:sz w:val="16"/>
      </w:rPr>
      <w:tab/>
    </w:r>
    <w:r>
      <w:rPr>
        <w:rFonts w:cs="Arial"/>
        <w:sz w:val="16"/>
      </w:rPr>
      <w:tab/>
    </w:r>
    <w:r w:rsidRPr="008F3500">
      <w:rPr>
        <w:rFonts w:cs="Arial"/>
        <w:sz w:val="16"/>
      </w:rPr>
      <w:t xml:space="preserve">T: </w:t>
    </w:r>
    <w:r>
      <w:rPr>
        <w:rFonts w:cs="Arial"/>
        <w:sz w:val="16"/>
      </w:rPr>
      <w:t>01 428 40 00</w:t>
    </w:r>
  </w:p>
  <w:p w14:paraId="6015919C" w14:textId="50DC76EA" w:rsidR="00182BFC" w:rsidRPr="008F3500" w:rsidRDefault="00182BFC" w:rsidP="00182BFC">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r>
      <w:rPr>
        <w:rFonts w:cs="Arial"/>
        <w:sz w:val="16"/>
      </w:rPr>
      <w:t>gp.mnz@gov.si</w:t>
    </w:r>
  </w:p>
  <w:p w14:paraId="367FEC4F" w14:textId="34CAD968" w:rsidR="00182BFC" w:rsidRPr="008F3500" w:rsidRDefault="00182BFC" w:rsidP="00182BFC">
    <w:pPr>
      <w:pStyle w:val="Glava"/>
      <w:tabs>
        <w:tab w:val="left" w:pos="5112"/>
      </w:tabs>
      <w:spacing w:line="240" w:lineRule="exact"/>
      <w:rPr>
        <w:rFonts w:cs="Arial"/>
        <w:sz w:val="16"/>
      </w:rPr>
    </w:pPr>
    <w:r w:rsidRPr="008F3500">
      <w:rPr>
        <w:rFonts w:cs="Arial"/>
        <w:sz w:val="16"/>
      </w:rPr>
      <w:tab/>
    </w:r>
    <w:r>
      <w:rPr>
        <w:rFonts w:cs="Arial"/>
        <w:sz w:val="16"/>
      </w:rPr>
      <w:tab/>
      <w:t>www.gov.si</w:t>
    </w: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A0EF7"/>
    <w:multiLevelType w:val="hybridMultilevel"/>
    <w:tmpl w:val="932210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28962D0B"/>
    <w:multiLevelType w:val="hybridMultilevel"/>
    <w:tmpl w:val="785E23BC"/>
    <w:lvl w:ilvl="0" w:tplc="7306334A">
      <w:start w:val="1"/>
      <w:numFmt w:val="bullet"/>
      <w:lvlText w:val="-"/>
      <w:lvlJc w:val="left"/>
      <w:rPr>
        <w:rFonts w:ascii="Arial" w:hAnsi="Aria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5AB7E37"/>
    <w:multiLevelType w:val="hybridMultilevel"/>
    <w:tmpl w:val="55284D16"/>
    <w:lvl w:ilvl="0" w:tplc="A7F29E9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F303538"/>
    <w:multiLevelType w:val="hybridMultilevel"/>
    <w:tmpl w:val="D0A85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21"/>
  </w:num>
  <w:num w:numId="2" w16cid:durableId="1975526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9"/>
  </w:num>
  <w:num w:numId="4" w16cid:durableId="1861552760">
    <w:abstractNumId w:val="13"/>
  </w:num>
  <w:num w:numId="5" w16cid:durableId="704522069">
    <w:abstractNumId w:val="2"/>
  </w:num>
  <w:num w:numId="6" w16cid:durableId="1746607969">
    <w:abstractNumId w:val="1"/>
  </w:num>
  <w:num w:numId="7" w16cid:durableId="845944172">
    <w:abstractNumId w:val="9"/>
  </w:num>
  <w:num w:numId="8" w16cid:durableId="1633317758">
    <w:abstractNumId w:val="20"/>
  </w:num>
  <w:num w:numId="9" w16cid:durableId="2072386764">
    <w:abstractNumId w:val="0"/>
  </w:num>
  <w:num w:numId="10" w16cid:durableId="584262260">
    <w:abstractNumId w:val="4"/>
  </w:num>
  <w:num w:numId="11" w16cid:durableId="335159483">
    <w:abstractNumId w:val="16"/>
  </w:num>
  <w:num w:numId="12" w16cid:durableId="3319568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2"/>
  </w:num>
  <w:num w:numId="14" w16cid:durableId="752459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23"/>
  </w:num>
  <w:num w:numId="21" w16cid:durableId="1682702752">
    <w:abstractNumId w:val="17"/>
  </w:num>
  <w:num w:numId="22" w16cid:durableId="3753965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7"/>
  </w:num>
  <w:num w:numId="24" w16cid:durableId="1631323347">
    <w:abstractNumId w:val="14"/>
  </w:num>
  <w:num w:numId="25" w16cid:durableId="659700890">
    <w:abstractNumId w:val="8"/>
  </w:num>
  <w:num w:numId="26" w16cid:durableId="26989788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2115594142">
    <w:abstractNumId w:val="10"/>
  </w:num>
  <w:num w:numId="28" w16cid:durableId="680858163">
    <w:abstractNumId w:val="18"/>
  </w:num>
  <w:num w:numId="29" w16cid:durableId="1510291250">
    <w:abstractNumId w:val="6"/>
  </w:num>
  <w:num w:numId="30" w16cid:durableId="1462377865">
    <w:abstractNumId w:val="11"/>
  </w:num>
  <w:num w:numId="31" w16cid:durableId="13461131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2" w16cid:durableId="1737439585">
    <w:abstractNumId w:val="15"/>
  </w:num>
  <w:num w:numId="33" w16cid:durableId="320424028">
    <w:abstractNumId w:val="22"/>
  </w:num>
  <w:num w:numId="34" w16cid:durableId="158055518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606C"/>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4239"/>
    <w:rsid w:val="000144CC"/>
    <w:rsid w:val="00014AA2"/>
    <w:rsid w:val="000157A5"/>
    <w:rsid w:val="00015DD6"/>
    <w:rsid w:val="0001664B"/>
    <w:rsid w:val="00017C77"/>
    <w:rsid w:val="00020277"/>
    <w:rsid w:val="000212EB"/>
    <w:rsid w:val="00021841"/>
    <w:rsid w:val="000253D1"/>
    <w:rsid w:val="00025401"/>
    <w:rsid w:val="000265F9"/>
    <w:rsid w:val="00031399"/>
    <w:rsid w:val="00033810"/>
    <w:rsid w:val="00033CB0"/>
    <w:rsid w:val="000344DF"/>
    <w:rsid w:val="0003458C"/>
    <w:rsid w:val="00034777"/>
    <w:rsid w:val="000347D9"/>
    <w:rsid w:val="00034F92"/>
    <w:rsid w:val="00035533"/>
    <w:rsid w:val="00035596"/>
    <w:rsid w:val="00037633"/>
    <w:rsid w:val="000400AB"/>
    <w:rsid w:val="000413E4"/>
    <w:rsid w:val="00042A1C"/>
    <w:rsid w:val="00043327"/>
    <w:rsid w:val="00043F5C"/>
    <w:rsid w:val="00044B6A"/>
    <w:rsid w:val="00044FC4"/>
    <w:rsid w:val="000474E5"/>
    <w:rsid w:val="000476CE"/>
    <w:rsid w:val="0004779E"/>
    <w:rsid w:val="000503C5"/>
    <w:rsid w:val="00052E2A"/>
    <w:rsid w:val="00052F0B"/>
    <w:rsid w:val="000535F1"/>
    <w:rsid w:val="00053757"/>
    <w:rsid w:val="000539A9"/>
    <w:rsid w:val="00053B35"/>
    <w:rsid w:val="00054D23"/>
    <w:rsid w:val="00054F79"/>
    <w:rsid w:val="0005552C"/>
    <w:rsid w:val="0005594F"/>
    <w:rsid w:val="00055D12"/>
    <w:rsid w:val="00055D35"/>
    <w:rsid w:val="00056A7C"/>
    <w:rsid w:val="00056C30"/>
    <w:rsid w:val="00056DDD"/>
    <w:rsid w:val="00057055"/>
    <w:rsid w:val="0005745A"/>
    <w:rsid w:val="00057615"/>
    <w:rsid w:val="000604D7"/>
    <w:rsid w:val="00060C01"/>
    <w:rsid w:val="00060E2A"/>
    <w:rsid w:val="00060E89"/>
    <w:rsid w:val="0006117D"/>
    <w:rsid w:val="000629A5"/>
    <w:rsid w:val="00062C36"/>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1AC"/>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8FB"/>
    <w:rsid w:val="00096CE1"/>
    <w:rsid w:val="00096CFE"/>
    <w:rsid w:val="000970A7"/>
    <w:rsid w:val="00097A70"/>
    <w:rsid w:val="000A0D20"/>
    <w:rsid w:val="000A1548"/>
    <w:rsid w:val="000A1D9F"/>
    <w:rsid w:val="000A2FAB"/>
    <w:rsid w:val="000A351D"/>
    <w:rsid w:val="000A3FDE"/>
    <w:rsid w:val="000A4571"/>
    <w:rsid w:val="000A473F"/>
    <w:rsid w:val="000A4B6A"/>
    <w:rsid w:val="000A6407"/>
    <w:rsid w:val="000A726B"/>
    <w:rsid w:val="000B074F"/>
    <w:rsid w:val="000B463B"/>
    <w:rsid w:val="000B4A72"/>
    <w:rsid w:val="000B4BC5"/>
    <w:rsid w:val="000B66C4"/>
    <w:rsid w:val="000B7A9C"/>
    <w:rsid w:val="000B7C73"/>
    <w:rsid w:val="000C011A"/>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9AE"/>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2A8"/>
    <w:rsid w:val="00101682"/>
    <w:rsid w:val="00102042"/>
    <w:rsid w:val="001027B4"/>
    <w:rsid w:val="001031BB"/>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47B"/>
    <w:rsid w:val="00120550"/>
    <w:rsid w:val="001211CA"/>
    <w:rsid w:val="001216CC"/>
    <w:rsid w:val="00122A39"/>
    <w:rsid w:val="00122D3B"/>
    <w:rsid w:val="00124256"/>
    <w:rsid w:val="001242AD"/>
    <w:rsid w:val="00124DD8"/>
    <w:rsid w:val="00125CDA"/>
    <w:rsid w:val="00125E34"/>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6E1C"/>
    <w:rsid w:val="001473DF"/>
    <w:rsid w:val="00147EA5"/>
    <w:rsid w:val="001512E7"/>
    <w:rsid w:val="0015248F"/>
    <w:rsid w:val="00152883"/>
    <w:rsid w:val="00152B13"/>
    <w:rsid w:val="00152DCE"/>
    <w:rsid w:val="001530C7"/>
    <w:rsid w:val="001536C2"/>
    <w:rsid w:val="00153814"/>
    <w:rsid w:val="00153893"/>
    <w:rsid w:val="001546A0"/>
    <w:rsid w:val="00155529"/>
    <w:rsid w:val="00155D40"/>
    <w:rsid w:val="00156F21"/>
    <w:rsid w:val="00156FF0"/>
    <w:rsid w:val="00157367"/>
    <w:rsid w:val="0015775D"/>
    <w:rsid w:val="00160193"/>
    <w:rsid w:val="00160541"/>
    <w:rsid w:val="001627BE"/>
    <w:rsid w:val="00163655"/>
    <w:rsid w:val="00163FDF"/>
    <w:rsid w:val="001649A2"/>
    <w:rsid w:val="001650A1"/>
    <w:rsid w:val="00165408"/>
    <w:rsid w:val="001654B9"/>
    <w:rsid w:val="001659E7"/>
    <w:rsid w:val="00166833"/>
    <w:rsid w:val="001669B7"/>
    <w:rsid w:val="00166D47"/>
    <w:rsid w:val="001673C6"/>
    <w:rsid w:val="001703CD"/>
    <w:rsid w:val="00170626"/>
    <w:rsid w:val="001716C5"/>
    <w:rsid w:val="0017197F"/>
    <w:rsid w:val="001719B1"/>
    <w:rsid w:val="00172B80"/>
    <w:rsid w:val="0017436F"/>
    <w:rsid w:val="00174D87"/>
    <w:rsid w:val="001774D2"/>
    <w:rsid w:val="00177915"/>
    <w:rsid w:val="001801DC"/>
    <w:rsid w:val="0018070B"/>
    <w:rsid w:val="00182BED"/>
    <w:rsid w:val="00182BFC"/>
    <w:rsid w:val="00182ED6"/>
    <w:rsid w:val="001832E6"/>
    <w:rsid w:val="001841C5"/>
    <w:rsid w:val="001851AD"/>
    <w:rsid w:val="00185CA7"/>
    <w:rsid w:val="00185D53"/>
    <w:rsid w:val="0018617C"/>
    <w:rsid w:val="0018727D"/>
    <w:rsid w:val="00191DE0"/>
    <w:rsid w:val="00191F7A"/>
    <w:rsid w:val="00192F86"/>
    <w:rsid w:val="001942EC"/>
    <w:rsid w:val="00195B86"/>
    <w:rsid w:val="0019675B"/>
    <w:rsid w:val="001968A3"/>
    <w:rsid w:val="001A01EB"/>
    <w:rsid w:val="001A08CB"/>
    <w:rsid w:val="001A1509"/>
    <w:rsid w:val="001A467A"/>
    <w:rsid w:val="001A5260"/>
    <w:rsid w:val="001A55DB"/>
    <w:rsid w:val="001A6646"/>
    <w:rsid w:val="001A6B74"/>
    <w:rsid w:val="001A703B"/>
    <w:rsid w:val="001B0726"/>
    <w:rsid w:val="001B0DC0"/>
    <w:rsid w:val="001B10FA"/>
    <w:rsid w:val="001B12FA"/>
    <w:rsid w:val="001B174A"/>
    <w:rsid w:val="001B1F50"/>
    <w:rsid w:val="001B3302"/>
    <w:rsid w:val="001B38CC"/>
    <w:rsid w:val="001B3DA0"/>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802"/>
    <w:rsid w:val="001C3923"/>
    <w:rsid w:val="001C451B"/>
    <w:rsid w:val="001C465D"/>
    <w:rsid w:val="001C55DC"/>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5C12"/>
    <w:rsid w:val="001D66CA"/>
    <w:rsid w:val="001D6A27"/>
    <w:rsid w:val="001D6C84"/>
    <w:rsid w:val="001D6E2C"/>
    <w:rsid w:val="001D7317"/>
    <w:rsid w:val="001D73CD"/>
    <w:rsid w:val="001E0FF0"/>
    <w:rsid w:val="001E1E80"/>
    <w:rsid w:val="001E2EA1"/>
    <w:rsid w:val="001E3DE9"/>
    <w:rsid w:val="001E3E67"/>
    <w:rsid w:val="001E3F17"/>
    <w:rsid w:val="001E55EB"/>
    <w:rsid w:val="001E6639"/>
    <w:rsid w:val="001E685C"/>
    <w:rsid w:val="001E7E0D"/>
    <w:rsid w:val="001E7EC9"/>
    <w:rsid w:val="001F0C07"/>
    <w:rsid w:val="001F191F"/>
    <w:rsid w:val="001F22A5"/>
    <w:rsid w:val="001F2C54"/>
    <w:rsid w:val="001F3027"/>
    <w:rsid w:val="001F3CB9"/>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2E0"/>
    <w:rsid w:val="002039B7"/>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22F"/>
    <w:rsid w:val="00225277"/>
    <w:rsid w:val="00225977"/>
    <w:rsid w:val="002262C5"/>
    <w:rsid w:val="00226312"/>
    <w:rsid w:val="0022794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D4C"/>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4C42"/>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02B"/>
    <w:rsid w:val="002855D0"/>
    <w:rsid w:val="002868EF"/>
    <w:rsid w:val="00286B34"/>
    <w:rsid w:val="00287238"/>
    <w:rsid w:val="00287BD9"/>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1DD"/>
    <w:rsid w:val="002A6853"/>
    <w:rsid w:val="002A7A92"/>
    <w:rsid w:val="002B01BB"/>
    <w:rsid w:val="002B04E5"/>
    <w:rsid w:val="002B0C97"/>
    <w:rsid w:val="002B1799"/>
    <w:rsid w:val="002B1C97"/>
    <w:rsid w:val="002B2B13"/>
    <w:rsid w:val="002B2D05"/>
    <w:rsid w:val="002B2EAD"/>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55"/>
    <w:rsid w:val="002C50CF"/>
    <w:rsid w:val="002C5389"/>
    <w:rsid w:val="002C61AE"/>
    <w:rsid w:val="002C6552"/>
    <w:rsid w:val="002C66C1"/>
    <w:rsid w:val="002C6D89"/>
    <w:rsid w:val="002C72F8"/>
    <w:rsid w:val="002C744A"/>
    <w:rsid w:val="002C7B4B"/>
    <w:rsid w:val="002D1454"/>
    <w:rsid w:val="002D34CB"/>
    <w:rsid w:val="002D4E29"/>
    <w:rsid w:val="002D4F2D"/>
    <w:rsid w:val="002D5895"/>
    <w:rsid w:val="002D5B76"/>
    <w:rsid w:val="002D6AB6"/>
    <w:rsid w:val="002D6C7B"/>
    <w:rsid w:val="002D6CB5"/>
    <w:rsid w:val="002D6CE9"/>
    <w:rsid w:val="002D7011"/>
    <w:rsid w:val="002D743B"/>
    <w:rsid w:val="002D7BAA"/>
    <w:rsid w:val="002E0D89"/>
    <w:rsid w:val="002E1B36"/>
    <w:rsid w:val="002E2DAF"/>
    <w:rsid w:val="002E30EF"/>
    <w:rsid w:val="002E35C9"/>
    <w:rsid w:val="002E35E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439"/>
    <w:rsid w:val="0032358B"/>
    <w:rsid w:val="00323FE4"/>
    <w:rsid w:val="003240C2"/>
    <w:rsid w:val="0032460A"/>
    <w:rsid w:val="00324D56"/>
    <w:rsid w:val="003257DB"/>
    <w:rsid w:val="00325AE8"/>
    <w:rsid w:val="003261E4"/>
    <w:rsid w:val="003278B6"/>
    <w:rsid w:val="00330BAC"/>
    <w:rsid w:val="00330FBE"/>
    <w:rsid w:val="00331994"/>
    <w:rsid w:val="003320F2"/>
    <w:rsid w:val="003334F7"/>
    <w:rsid w:val="00333661"/>
    <w:rsid w:val="003337C6"/>
    <w:rsid w:val="003337FC"/>
    <w:rsid w:val="00333F21"/>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009B"/>
    <w:rsid w:val="003715F3"/>
    <w:rsid w:val="0037202A"/>
    <w:rsid w:val="00372252"/>
    <w:rsid w:val="00373EC6"/>
    <w:rsid w:val="003743FB"/>
    <w:rsid w:val="0037444A"/>
    <w:rsid w:val="00374875"/>
    <w:rsid w:val="00375E75"/>
    <w:rsid w:val="00376417"/>
    <w:rsid w:val="00377BD3"/>
    <w:rsid w:val="003802DA"/>
    <w:rsid w:val="003806BF"/>
    <w:rsid w:val="003807D9"/>
    <w:rsid w:val="0038099B"/>
    <w:rsid w:val="00380A46"/>
    <w:rsid w:val="00381D12"/>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3ED"/>
    <w:rsid w:val="0039549E"/>
    <w:rsid w:val="003956C0"/>
    <w:rsid w:val="00395AEE"/>
    <w:rsid w:val="00396276"/>
    <w:rsid w:val="003971E2"/>
    <w:rsid w:val="00397227"/>
    <w:rsid w:val="003A00D9"/>
    <w:rsid w:val="003A2683"/>
    <w:rsid w:val="003A2A07"/>
    <w:rsid w:val="003A2DD8"/>
    <w:rsid w:val="003A33C8"/>
    <w:rsid w:val="003A6F56"/>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94F"/>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CA2"/>
    <w:rsid w:val="003D6E48"/>
    <w:rsid w:val="003D6F7E"/>
    <w:rsid w:val="003D6F8D"/>
    <w:rsid w:val="003E0211"/>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161B"/>
    <w:rsid w:val="00401A20"/>
    <w:rsid w:val="00401EFF"/>
    <w:rsid w:val="00402527"/>
    <w:rsid w:val="004025BA"/>
    <w:rsid w:val="00404B7B"/>
    <w:rsid w:val="0040581B"/>
    <w:rsid w:val="004108BA"/>
    <w:rsid w:val="004111AA"/>
    <w:rsid w:val="004119F6"/>
    <w:rsid w:val="004129E1"/>
    <w:rsid w:val="00412EAD"/>
    <w:rsid w:val="00413B99"/>
    <w:rsid w:val="004143B7"/>
    <w:rsid w:val="004145DB"/>
    <w:rsid w:val="00414636"/>
    <w:rsid w:val="004146C9"/>
    <w:rsid w:val="004154BF"/>
    <w:rsid w:val="00415DEC"/>
    <w:rsid w:val="00416C9E"/>
    <w:rsid w:val="00417E74"/>
    <w:rsid w:val="0042155F"/>
    <w:rsid w:val="00421EBC"/>
    <w:rsid w:val="004223C9"/>
    <w:rsid w:val="00422FF1"/>
    <w:rsid w:val="00423FAC"/>
    <w:rsid w:val="004244E2"/>
    <w:rsid w:val="0042487D"/>
    <w:rsid w:val="00424EFA"/>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8D6"/>
    <w:rsid w:val="0044142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50FAE"/>
    <w:rsid w:val="0045148B"/>
    <w:rsid w:val="00452CF7"/>
    <w:rsid w:val="004531D3"/>
    <w:rsid w:val="00453A39"/>
    <w:rsid w:val="004550E3"/>
    <w:rsid w:val="00455CB9"/>
    <w:rsid w:val="00455F3B"/>
    <w:rsid w:val="00456807"/>
    <w:rsid w:val="00456847"/>
    <w:rsid w:val="00456B78"/>
    <w:rsid w:val="004574D9"/>
    <w:rsid w:val="004601C8"/>
    <w:rsid w:val="0046066F"/>
    <w:rsid w:val="00460CC0"/>
    <w:rsid w:val="00461377"/>
    <w:rsid w:val="0046154A"/>
    <w:rsid w:val="00462414"/>
    <w:rsid w:val="00462808"/>
    <w:rsid w:val="00462B44"/>
    <w:rsid w:val="00462BD5"/>
    <w:rsid w:val="00462D89"/>
    <w:rsid w:val="004630C2"/>
    <w:rsid w:val="00463A5D"/>
    <w:rsid w:val="00464A06"/>
    <w:rsid w:val="004653E3"/>
    <w:rsid w:val="00465AC1"/>
    <w:rsid w:val="00465D2E"/>
    <w:rsid w:val="004666C3"/>
    <w:rsid w:val="00466F7E"/>
    <w:rsid w:val="00467000"/>
    <w:rsid w:val="004671FD"/>
    <w:rsid w:val="00470593"/>
    <w:rsid w:val="00471590"/>
    <w:rsid w:val="0047215B"/>
    <w:rsid w:val="00472345"/>
    <w:rsid w:val="00472868"/>
    <w:rsid w:val="00472C31"/>
    <w:rsid w:val="00473C53"/>
    <w:rsid w:val="00473C84"/>
    <w:rsid w:val="004740D5"/>
    <w:rsid w:val="00474F07"/>
    <w:rsid w:val="0047570E"/>
    <w:rsid w:val="00476A8B"/>
    <w:rsid w:val="00477275"/>
    <w:rsid w:val="004807BF"/>
    <w:rsid w:val="00480DC6"/>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6FC8"/>
    <w:rsid w:val="00497E24"/>
    <w:rsid w:val="004A0506"/>
    <w:rsid w:val="004A05E2"/>
    <w:rsid w:val="004A06D9"/>
    <w:rsid w:val="004A1E01"/>
    <w:rsid w:val="004A1F9A"/>
    <w:rsid w:val="004A20B9"/>
    <w:rsid w:val="004A4152"/>
    <w:rsid w:val="004A423B"/>
    <w:rsid w:val="004A5949"/>
    <w:rsid w:val="004A5BDA"/>
    <w:rsid w:val="004A5BFF"/>
    <w:rsid w:val="004A62FF"/>
    <w:rsid w:val="004A6F5F"/>
    <w:rsid w:val="004B0457"/>
    <w:rsid w:val="004B1709"/>
    <w:rsid w:val="004B1DA5"/>
    <w:rsid w:val="004B1E5B"/>
    <w:rsid w:val="004B2655"/>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B6B"/>
    <w:rsid w:val="004F7EE3"/>
    <w:rsid w:val="005002E4"/>
    <w:rsid w:val="00500AEA"/>
    <w:rsid w:val="00501B34"/>
    <w:rsid w:val="00501C3D"/>
    <w:rsid w:val="0050248B"/>
    <w:rsid w:val="005027BF"/>
    <w:rsid w:val="00502823"/>
    <w:rsid w:val="00502BF1"/>
    <w:rsid w:val="00503C4D"/>
    <w:rsid w:val="00503D00"/>
    <w:rsid w:val="005043E0"/>
    <w:rsid w:val="00504A96"/>
    <w:rsid w:val="00504CAB"/>
    <w:rsid w:val="00505019"/>
    <w:rsid w:val="00505EFB"/>
    <w:rsid w:val="00505FB5"/>
    <w:rsid w:val="005075F6"/>
    <w:rsid w:val="0051063F"/>
    <w:rsid w:val="00511EFA"/>
    <w:rsid w:val="005120D9"/>
    <w:rsid w:val="005123C1"/>
    <w:rsid w:val="00513D4B"/>
    <w:rsid w:val="00516198"/>
    <w:rsid w:val="00516EEA"/>
    <w:rsid w:val="00517134"/>
    <w:rsid w:val="005178B0"/>
    <w:rsid w:val="00517B54"/>
    <w:rsid w:val="00520B57"/>
    <w:rsid w:val="005211A8"/>
    <w:rsid w:val="00522008"/>
    <w:rsid w:val="00522640"/>
    <w:rsid w:val="005226AE"/>
    <w:rsid w:val="0052286B"/>
    <w:rsid w:val="00522EE4"/>
    <w:rsid w:val="00524DE7"/>
    <w:rsid w:val="00526401"/>
    <w:rsid w:val="0052657E"/>
    <w:rsid w:val="005269A3"/>
    <w:rsid w:val="00526B9F"/>
    <w:rsid w:val="00526E36"/>
    <w:rsid w:val="00526E8A"/>
    <w:rsid w:val="00527126"/>
    <w:rsid w:val="0053129E"/>
    <w:rsid w:val="005312B8"/>
    <w:rsid w:val="005312FE"/>
    <w:rsid w:val="005320D3"/>
    <w:rsid w:val="00534E87"/>
    <w:rsid w:val="00535129"/>
    <w:rsid w:val="00535149"/>
    <w:rsid w:val="005361C2"/>
    <w:rsid w:val="005363E2"/>
    <w:rsid w:val="00536EE7"/>
    <w:rsid w:val="00536EF9"/>
    <w:rsid w:val="00537257"/>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07D"/>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19F8"/>
    <w:rsid w:val="00561D86"/>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92F"/>
    <w:rsid w:val="00574B17"/>
    <w:rsid w:val="00574E5A"/>
    <w:rsid w:val="005754EA"/>
    <w:rsid w:val="00575DDE"/>
    <w:rsid w:val="005770F5"/>
    <w:rsid w:val="00577DB2"/>
    <w:rsid w:val="00577E13"/>
    <w:rsid w:val="00580246"/>
    <w:rsid w:val="00580A08"/>
    <w:rsid w:val="00580B2D"/>
    <w:rsid w:val="00580F35"/>
    <w:rsid w:val="0058135E"/>
    <w:rsid w:val="005817DA"/>
    <w:rsid w:val="005829CC"/>
    <w:rsid w:val="00582E0A"/>
    <w:rsid w:val="005836AB"/>
    <w:rsid w:val="005836FD"/>
    <w:rsid w:val="00583A7A"/>
    <w:rsid w:val="00583DAE"/>
    <w:rsid w:val="005845CE"/>
    <w:rsid w:val="005846B5"/>
    <w:rsid w:val="00585200"/>
    <w:rsid w:val="00585C5F"/>
    <w:rsid w:val="00585D40"/>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0D75"/>
    <w:rsid w:val="005A104D"/>
    <w:rsid w:val="005A2D08"/>
    <w:rsid w:val="005A2FD5"/>
    <w:rsid w:val="005A4097"/>
    <w:rsid w:val="005A4554"/>
    <w:rsid w:val="005A4B9B"/>
    <w:rsid w:val="005A4F72"/>
    <w:rsid w:val="005A55FF"/>
    <w:rsid w:val="005A6000"/>
    <w:rsid w:val="005A653F"/>
    <w:rsid w:val="005A6867"/>
    <w:rsid w:val="005A6E3F"/>
    <w:rsid w:val="005B0522"/>
    <w:rsid w:val="005B1210"/>
    <w:rsid w:val="005B1B94"/>
    <w:rsid w:val="005B1E83"/>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C41"/>
    <w:rsid w:val="005C7F7D"/>
    <w:rsid w:val="005D0668"/>
    <w:rsid w:val="005D0986"/>
    <w:rsid w:val="005D0AF4"/>
    <w:rsid w:val="005D0D24"/>
    <w:rsid w:val="005D0DBD"/>
    <w:rsid w:val="005D14D3"/>
    <w:rsid w:val="005D1CEA"/>
    <w:rsid w:val="005D1D64"/>
    <w:rsid w:val="005D326A"/>
    <w:rsid w:val="005D4665"/>
    <w:rsid w:val="005D5BE3"/>
    <w:rsid w:val="005D6391"/>
    <w:rsid w:val="005D6E8B"/>
    <w:rsid w:val="005E005A"/>
    <w:rsid w:val="005E0CA0"/>
    <w:rsid w:val="005E0F97"/>
    <w:rsid w:val="005E0FD6"/>
    <w:rsid w:val="005E12E5"/>
    <w:rsid w:val="005E1679"/>
    <w:rsid w:val="005E1A4C"/>
    <w:rsid w:val="005E2A17"/>
    <w:rsid w:val="005E2A4F"/>
    <w:rsid w:val="005E314D"/>
    <w:rsid w:val="005E323A"/>
    <w:rsid w:val="005E38E1"/>
    <w:rsid w:val="005E4329"/>
    <w:rsid w:val="005E5503"/>
    <w:rsid w:val="005E56E7"/>
    <w:rsid w:val="005E5845"/>
    <w:rsid w:val="005E5F4C"/>
    <w:rsid w:val="005E63DB"/>
    <w:rsid w:val="005E6AC2"/>
    <w:rsid w:val="005E6B77"/>
    <w:rsid w:val="005E7202"/>
    <w:rsid w:val="005F0135"/>
    <w:rsid w:val="005F0BCC"/>
    <w:rsid w:val="005F1225"/>
    <w:rsid w:val="005F377D"/>
    <w:rsid w:val="005F4A70"/>
    <w:rsid w:val="005F521E"/>
    <w:rsid w:val="005F5BA0"/>
    <w:rsid w:val="005F614A"/>
    <w:rsid w:val="005F6631"/>
    <w:rsid w:val="005F6B55"/>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08D"/>
    <w:rsid w:val="0061121C"/>
    <w:rsid w:val="00611414"/>
    <w:rsid w:val="00611B8E"/>
    <w:rsid w:val="00612607"/>
    <w:rsid w:val="00613E98"/>
    <w:rsid w:val="00614C55"/>
    <w:rsid w:val="00615741"/>
    <w:rsid w:val="00615859"/>
    <w:rsid w:val="00615998"/>
    <w:rsid w:val="006174FE"/>
    <w:rsid w:val="0061764F"/>
    <w:rsid w:val="00617E37"/>
    <w:rsid w:val="006207AC"/>
    <w:rsid w:val="006222B9"/>
    <w:rsid w:val="00622990"/>
    <w:rsid w:val="00622A32"/>
    <w:rsid w:val="00622A65"/>
    <w:rsid w:val="00622AD8"/>
    <w:rsid w:val="00622B76"/>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69DF"/>
    <w:rsid w:val="0063724B"/>
    <w:rsid w:val="006374E6"/>
    <w:rsid w:val="0064104C"/>
    <w:rsid w:val="006413E1"/>
    <w:rsid w:val="006417B6"/>
    <w:rsid w:val="00641A0E"/>
    <w:rsid w:val="00641BCB"/>
    <w:rsid w:val="00641DC0"/>
    <w:rsid w:val="00642B7C"/>
    <w:rsid w:val="00642E01"/>
    <w:rsid w:val="00643537"/>
    <w:rsid w:val="00643EF2"/>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7F8"/>
    <w:rsid w:val="00654CD2"/>
    <w:rsid w:val="00654F31"/>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4425"/>
    <w:rsid w:val="0066564C"/>
    <w:rsid w:val="00665ACB"/>
    <w:rsid w:val="00666119"/>
    <w:rsid w:val="0066713D"/>
    <w:rsid w:val="0066787B"/>
    <w:rsid w:val="00667E9F"/>
    <w:rsid w:val="006705F1"/>
    <w:rsid w:val="00671427"/>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40"/>
    <w:rsid w:val="00685871"/>
    <w:rsid w:val="00685920"/>
    <w:rsid w:val="006860AE"/>
    <w:rsid w:val="0068626A"/>
    <w:rsid w:val="00686C29"/>
    <w:rsid w:val="006873B1"/>
    <w:rsid w:val="0068796D"/>
    <w:rsid w:val="006902B6"/>
    <w:rsid w:val="00690CF3"/>
    <w:rsid w:val="00692118"/>
    <w:rsid w:val="00692A3E"/>
    <w:rsid w:val="00693ECD"/>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5A26"/>
    <w:rsid w:val="006C6BBB"/>
    <w:rsid w:val="006C6CAC"/>
    <w:rsid w:val="006C731F"/>
    <w:rsid w:val="006C7AD3"/>
    <w:rsid w:val="006D06AC"/>
    <w:rsid w:val="006D17A6"/>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57A"/>
    <w:rsid w:val="006E2961"/>
    <w:rsid w:val="006E3783"/>
    <w:rsid w:val="006E3F08"/>
    <w:rsid w:val="006E4352"/>
    <w:rsid w:val="006E4F24"/>
    <w:rsid w:val="006E50E1"/>
    <w:rsid w:val="006E5FE0"/>
    <w:rsid w:val="006F04DD"/>
    <w:rsid w:val="006F06E5"/>
    <w:rsid w:val="006F1A3F"/>
    <w:rsid w:val="006F20E6"/>
    <w:rsid w:val="006F2414"/>
    <w:rsid w:val="006F37E2"/>
    <w:rsid w:val="006F53CD"/>
    <w:rsid w:val="006F5C58"/>
    <w:rsid w:val="006F5D6A"/>
    <w:rsid w:val="006F7241"/>
    <w:rsid w:val="007017D5"/>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5F6A"/>
    <w:rsid w:val="00727255"/>
    <w:rsid w:val="00727401"/>
    <w:rsid w:val="0073070B"/>
    <w:rsid w:val="00731307"/>
    <w:rsid w:val="00731798"/>
    <w:rsid w:val="00731F2F"/>
    <w:rsid w:val="00732048"/>
    <w:rsid w:val="00732672"/>
    <w:rsid w:val="0073389F"/>
    <w:rsid w:val="00733B6A"/>
    <w:rsid w:val="00733C69"/>
    <w:rsid w:val="00733D03"/>
    <w:rsid w:val="00733D08"/>
    <w:rsid w:val="00734036"/>
    <w:rsid w:val="007343F3"/>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5C2F"/>
    <w:rsid w:val="007563CD"/>
    <w:rsid w:val="00756920"/>
    <w:rsid w:val="00760255"/>
    <w:rsid w:val="00760315"/>
    <w:rsid w:val="00760460"/>
    <w:rsid w:val="00761E3C"/>
    <w:rsid w:val="00763898"/>
    <w:rsid w:val="00763992"/>
    <w:rsid w:val="00763CA2"/>
    <w:rsid w:val="00763DF7"/>
    <w:rsid w:val="00763F77"/>
    <w:rsid w:val="00764154"/>
    <w:rsid w:val="007641AC"/>
    <w:rsid w:val="007648C9"/>
    <w:rsid w:val="00765536"/>
    <w:rsid w:val="00765DEE"/>
    <w:rsid w:val="00766130"/>
    <w:rsid w:val="007666CE"/>
    <w:rsid w:val="0076716F"/>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33A"/>
    <w:rsid w:val="007824DA"/>
    <w:rsid w:val="0078284E"/>
    <w:rsid w:val="00784205"/>
    <w:rsid w:val="00784619"/>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97E3C"/>
    <w:rsid w:val="007A0201"/>
    <w:rsid w:val="007A0A9A"/>
    <w:rsid w:val="007A129B"/>
    <w:rsid w:val="007A1338"/>
    <w:rsid w:val="007A2320"/>
    <w:rsid w:val="007A2761"/>
    <w:rsid w:val="007A2D6A"/>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5EEB"/>
    <w:rsid w:val="007B7D16"/>
    <w:rsid w:val="007B7E51"/>
    <w:rsid w:val="007C0124"/>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93C"/>
    <w:rsid w:val="007D3E39"/>
    <w:rsid w:val="007D40B9"/>
    <w:rsid w:val="007D439E"/>
    <w:rsid w:val="007D4433"/>
    <w:rsid w:val="007D48E5"/>
    <w:rsid w:val="007D4B7E"/>
    <w:rsid w:val="007D5852"/>
    <w:rsid w:val="007D5C3F"/>
    <w:rsid w:val="007D67A8"/>
    <w:rsid w:val="007D690C"/>
    <w:rsid w:val="007D69B5"/>
    <w:rsid w:val="007E1935"/>
    <w:rsid w:val="007E1A2E"/>
    <w:rsid w:val="007E4829"/>
    <w:rsid w:val="007E5B23"/>
    <w:rsid w:val="007E6FB5"/>
    <w:rsid w:val="007E76DA"/>
    <w:rsid w:val="007E7B6B"/>
    <w:rsid w:val="007E7BF5"/>
    <w:rsid w:val="007E7F4F"/>
    <w:rsid w:val="007F00AD"/>
    <w:rsid w:val="007F00EE"/>
    <w:rsid w:val="007F0643"/>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42BA"/>
    <w:rsid w:val="008153DF"/>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2A7"/>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4BC8"/>
    <w:rsid w:val="008455AF"/>
    <w:rsid w:val="00845D1C"/>
    <w:rsid w:val="00846236"/>
    <w:rsid w:val="00846A5A"/>
    <w:rsid w:val="00846FFB"/>
    <w:rsid w:val="00847570"/>
    <w:rsid w:val="00847E95"/>
    <w:rsid w:val="00850152"/>
    <w:rsid w:val="00850E58"/>
    <w:rsid w:val="00851432"/>
    <w:rsid w:val="00851F44"/>
    <w:rsid w:val="008522B5"/>
    <w:rsid w:val="0085369F"/>
    <w:rsid w:val="00855F90"/>
    <w:rsid w:val="008563C9"/>
    <w:rsid w:val="00857830"/>
    <w:rsid w:val="008578A2"/>
    <w:rsid w:val="00860FCB"/>
    <w:rsid w:val="00861DBA"/>
    <w:rsid w:val="0086206C"/>
    <w:rsid w:val="008620D8"/>
    <w:rsid w:val="00862112"/>
    <w:rsid w:val="0086268C"/>
    <w:rsid w:val="00863794"/>
    <w:rsid w:val="00863F51"/>
    <w:rsid w:val="0086413E"/>
    <w:rsid w:val="00864715"/>
    <w:rsid w:val="00865752"/>
    <w:rsid w:val="008658E0"/>
    <w:rsid w:val="00865A0D"/>
    <w:rsid w:val="008662DD"/>
    <w:rsid w:val="008666AD"/>
    <w:rsid w:val="00867EFF"/>
    <w:rsid w:val="00867F8B"/>
    <w:rsid w:val="008708C4"/>
    <w:rsid w:val="008708D9"/>
    <w:rsid w:val="00873B78"/>
    <w:rsid w:val="008741F6"/>
    <w:rsid w:val="00874273"/>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317"/>
    <w:rsid w:val="008A4773"/>
    <w:rsid w:val="008A53FD"/>
    <w:rsid w:val="008A6AC9"/>
    <w:rsid w:val="008A6D8E"/>
    <w:rsid w:val="008A7772"/>
    <w:rsid w:val="008A79B2"/>
    <w:rsid w:val="008A79F5"/>
    <w:rsid w:val="008B1594"/>
    <w:rsid w:val="008B1833"/>
    <w:rsid w:val="008B2B12"/>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040"/>
    <w:rsid w:val="008E143C"/>
    <w:rsid w:val="008E2658"/>
    <w:rsid w:val="008E280A"/>
    <w:rsid w:val="008E2982"/>
    <w:rsid w:val="008E3F72"/>
    <w:rsid w:val="008E4247"/>
    <w:rsid w:val="008E4ECC"/>
    <w:rsid w:val="008E5464"/>
    <w:rsid w:val="008E558C"/>
    <w:rsid w:val="008E58D5"/>
    <w:rsid w:val="008E5993"/>
    <w:rsid w:val="008E5D95"/>
    <w:rsid w:val="008E5EB2"/>
    <w:rsid w:val="008E65F2"/>
    <w:rsid w:val="008E6721"/>
    <w:rsid w:val="008E6DD7"/>
    <w:rsid w:val="008F09FD"/>
    <w:rsid w:val="008F0AA9"/>
    <w:rsid w:val="008F0E5E"/>
    <w:rsid w:val="008F182B"/>
    <w:rsid w:val="008F353B"/>
    <w:rsid w:val="008F37C8"/>
    <w:rsid w:val="008F384E"/>
    <w:rsid w:val="008F4182"/>
    <w:rsid w:val="008F44C4"/>
    <w:rsid w:val="008F6BFB"/>
    <w:rsid w:val="008F7595"/>
    <w:rsid w:val="008F77DC"/>
    <w:rsid w:val="008F796C"/>
    <w:rsid w:val="009009F8"/>
    <w:rsid w:val="009015DA"/>
    <w:rsid w:val="00904A0A"/>
    <w:rsid w:val="00905189"/>
    <w:rsid w:val="00905F10"/>
    <w:rsid w:val="00906292"/>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570F"/>
    <w:rsid w:val="009265FA"/>
    <w:rsid w:val="009266A0"/>
    <w:rsid w:val="0092794F"/>
    <w:rsid w:val="009279F7"/>
    <w:rsid w:val="00927A9F"/>
    <w:rsid w:val="00930D73"/>
    <w:rsid w:val="00931117"/>
    <w:rsid w:val="00931264"/>
    <w:rsid w:val="00931B48"/>
    <w:rsid w:val="00934B31"/>
    <w:rsid w:val="00935369"/>
    <w:rsid w:val="0093557F"/>
    <w:rsid w:val="009356DE"/>
    <w:rsid w:val="00935705"/>
    <w:rsid w:val="0093679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3C01"/>
    <w:rsid w:val="0094473E"/>
    <w:rsid w:val="00945C8B"/>
    <w:rsid w:val="0094634E"/>
    <w:rsid w:val="00946886"/>
    <w:rsid w:val="00946901"/>
    <w:rsid w:val="00946FE7"/>
    <w:rsid w:val="009478A4"/>
    <w:rsid w:val="00947BB8"/>
    <w:rsid w:val="00947DC6"/>
    <w:rsid w:val="00950248"/>
    <w:rsid w:val="0095047D"/>
    <w:rsid w:val="00950B3D"/>
    <w:rsid w:val="0095303F"/>
    <w:rsid w:val="0095326F"/>
    <w:rsid w:val="00953E3E"/>
    <w:rsid w:val="009540D9"/>
    <w:rsid w:val="00954403"/>
    <w:rsid w:val="0095450C"/>
    <w:rsid w:val="00954F0B"/>
    <w:rsid w:val="009558A0"/>
    <w:rsid w:val="00956D30"/>
    <w:rsid w:val="009570A0"/>
    <w:rsid w:val="0095713A"/>
    <w:rsid w:val="009574B2"/>
    <w:rsid w:val="009578BF"/>
    <w:rsid w:val="00957CA5"/>
    <w:rsid w:val="00960423"/>
    <w:rsid w:val="009613AF"/>
    <w:rsid w:val="00961D49"/>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B39"/>
    <w:rsid w:val="00975E5C"/>
    <w:rsid w:val="00976211"/>
    <w:rsid w:val="00977332"/>
    <w:rsid w:val="00977513"/>
    <w:rsid w:val="00977B64"/>
    <w:rsid w:val="00982606"/>
    <w:rsid w:val="009826D5"/>
    <w:rsid w:val="009829E9"/>
    <w:rsid w:val="00983224"/>
    <w:rsid w:val="00983700"/>
    <w:rsid w:val="00983AF6"/>
    <w:rsid w:val="009842B1"/>
    <w:rsid w:val="009843F0"/>
    <w:rsid w:val="00984E4A"/>
    <w:rsid w:val="009857BD"/>
    <w:rsid w:val="009857EC"/>
    <w:rsid w:val="00986DF2"/>
    <w:rsid w:val="00987C78"/>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B94"/>
    <w:rsid w:val="009A5CF3"/>
    <w:rsid w:val="009A63EB"/>
    <w:rsid w:val="009A6574"/>
    <w:rsid w:val="009B01BE"/>
    <w:rsid w:val="009B05B7"/>
    <w:rsid w:val="009B1171"/>
    <w:rsid w:val="009B1509"/>
    <w:rsid w:val="009B1A7B"/>
    <w:rsid w:val="009B1EED"/>
    <w:rsid w:val="009B3CD1"/>
    <w:rsid w:val="009B3F0C"/>
    <w:rsid w:val="009B4BC5"/>
    <w:rsid w:val="009B7110"/>
    <w:rsid w:val="009C035F"/>
    <w:rsid w:val="009C0DAC"/>
    <w:rsid w:val="009C2633"/>
    <w:rsid w:val="009C3A00"/>
    <w:rsid w:val="009C53F3"/>
    <w:rsid w:val="009C5751"/>
    <w:rsid w:val="009C5A9D"/>
    <w:rsid w:val="009C5AF3"/>
    <w:rsid w:val="009C6475"/>
    <w:rsid w:val="009C6493"/>
    <w:rsid w:val="009C7140"/>
    <w:rsid w:val="009C74B4"/>
    <w:rsid w:val="009D155C"/>
    <w:rsid w:val="009D1696"/>
    <w:rsid w:val="009D1DBC"/>
    <w:rsid w:val="009D2C4E"/>
    <w:rsid w:val="009D2C7B"/>
    <w:rsid w:val="009D31E2"/>
    <w:rsid w:val="009D330A"/>
    <w:rsid w:val="009D34CB"/>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5C56"/>
    <w:rsid w:val="009E63D8"/>
    <w:rsid w:val="009E7C39"/>
    <w:rsid w:val="009E7E07"/>
    <w:rsid w:val="009F0757"/>
    <w:rsid w:val="009F10C0"/>
    <w:rsid w:val="009F1316"/>
    <w:rsid w:val="009F1761"/>
    <w:rsid w:val="009F2518"/>
    <w:rsid w:val="009F2899"/>
    <w:rsid w:val="009F2928"/>
    <w:rsid w:val="009F2A47"/>
    <w:rsid w:val="009F2D71"/>
    <w:rsid w:val="009F3B11"/>
    <w:rsid w:val="009F3F4A"/>
    <w:rsid w:val="009F52C2"/>
    <w:rsid w:val="009F5788"/>
    <w:rsid w:val="009F5D5E"/>
    <w:rsid w:val="009F5F76"/>
    <w:rsid w:val="009F673C"/>
    <w:rsid w:val="009F6829"/>
    <w:rsid w:val="009F7950"/>
    <w:rsid w:val="00A0018B"/>
    <w:rsid w:val="00A0064F"/>
    <w:rsid w:val="00A022A4"/>
    <w:rsid w:val="00A03BB3"/>
    <w:rsid w:val="00A03CC2"/>
    <w:rsid w:val="00A0456C"/>
    <w:rsid w:val="00A045E4"/>
    <w:rsid w:val="00A04A4D"/>
    <w:rsid w:val="00A05188"/>
    <w:rsid w:val="00A05565"/>
    <w:rsid w:val="00A05C3A"/>
    <w:rsid w:val="00A07395"/>
    <w:rsid w:val="00A07569"/>
    <w:rsid w:val="00A101BD"/>
    <w:rsid w:val="00A10237"/>
    <w:rsid w:val="00A10F6A"/>
    <w:rsid w:val="00A111CE"/>
    <w:rsid w:val="00A112EA"/>
    <w:rsid w:val="00A1148C"/>
    <w:rsid w:val="00A1195E"/>
    <w:rsid w:val="00A11CBA"/>
    <w:rsid w:val="00A11E85"/>
    <w:rsid w:val="00A12174"/>
    <w:rsid w:val="00A12527"/>
    <w:rsid w:val="00A12C50"/>
    <w:rsid w:val="00A12DB6"/>
    <w:rsid w:val="00A12FAD"/>
    <w:rsid w:val="00A13804"/>
    <w:rsid w:val="00A13BA8"/>
    <w:rsid w:val="00A140BF"/>
    <w:rsid w:val="00A1449A"/>
    <w:rsid w:val="00A14729"/>
    <w:rsid w:val="00A150F2"/>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1440"/>
    <w:rsid w:val="00A3272F"/>
    <w:rsid w:val="00A33AD7"/>
    <w:rsid w:val="00A34796"/>
    <w:rsid w:val="00A34879"/>
    <w:rsid w:val="00A34902"/>
    <w:rsid w:val="00A34A35"/>
    <w:rsid w:val="00A34D08"/>
    <w:rsid w:val="00A377DB"/>
    <w:rsid w:val="00A4138F"/>
    <w:rsid w:val="00A41CE3"/>
    <w:rsid w:val="00A421D6"/>
    <w:rsid w:val="00A42579"/>
    <w:rsid w:val="00A430A3"/>
    <w:rsid w:val="00A4312F"/>
    <w:rsid w:val="00A4322C"/>
    <w:rsid w:val="00A432C4"/>
    <w:rsid w:val="00A4379E"/>
    <w:rsid w:val="00A438AA"/>
    <w:rsid w:val="00A44701"/>
    <w:rsid w:val="00A44DF8"/>
    <w:rsid w:val="00A4573E"/>
    <w:rsid w:val="00A45A27"/>
    <w:rsid w:val="00A45C1B"/>
    <w:rsid w:val="00A473D8"/>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86EA9"/>
    <w:rsid w:val="00A9023F"/>
    <w:rsid w:val="00A9087A"/>
    <w:rsid w:val="00A90B72"/>
    <w:rsid w:val="00A90D8F"/>
    <w:rsid w:val="00A91109"/>
    <w:rsid w:val="00A9220F"/>
    <w:rsid w:val="00A92773"/>
    <w:rsid w:val="00A9297B"/>
    <w:rsid w:val="00A92E45"/>
    <w:rsid w:val="00A92E83"/>
    <w:rsid w:val="00A92FF7"/>
    <w:rsid w:val="00A9470D"/>
    <w:rsid w:val="00AA0773"/>
    <w:rsid w:val="00AA1198"/>
    <w:rsid w:val="00AA18D5"/>
    <w:rsid w:val="00AA27D2"/>
    <w:rsid w:val="00AA29B8"/>
    <w:rsid w:val="00AA2C90"/>
    <w:rsid w:val="00AA390B"/>
    <w:rsid w:val="00AA523A"/>
    <w:rsid w:val="00AA5C06"/>
    <w:rsid w:val="00AA5DA6"/>
    <w:rsid w:val="00AA7182"/>
    <w:rsid w:val="00AA729E"/>
    <w:rsid w:val="00AA7626"/>
    <w:rsid w:val="00AA7B74"/>
    <w:rsid w:val="00AB100F"/>
    <w:rsid w:val="00AB11CE"/>
    <w:rsid w:val="00AB18D2"/>
    <w:rsid w:val="00AB20B9"/>
    <w:rsid w:val="00AB22BF"/>
    <w:rsid w:val="00AB24C7"/>
    <w:rsid w:val="00AB2CDA"/>
    <w:rsid w:val="00AB432F"/>
    <w:rsid w:val="00AB47F7"/>
    <w:rsid w:val="00AB4847"/>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33E"/>
    <w:rsid w:val="00AC5AD4"/>
    <w:rsid w:val="00AC60DF"/>
    <w:rsid w:val="00AC67A8"/>
    <w:rsid w:val="00AD01A5"/>
    <w:rsid w:val="00AD0961"/>
    <w:rsid w:val="00AD10ED"/>
    <w:rsid w:val="00AD1B00"/>
    <w:rsid w:val="00AD1DA9"/>
    <w:rsid w:val="00AD1E32"/>
    <w:rsid w:val="00AD219B"/>
    <w:rsid w:val="00AD2626"/>
    <w:rsid w:val="00AD3120"/>
    <w:rsid w:val="00AD32D7"/>
    <w:rsid w:val="00AD33D2"/>
    <w:rsid w:val="00AD3499"/>
    <w:rsid w:val="00AD36C5"/>
    <w:rsid w:val="00AD3DA4"/>
    <w:rsid w:val="00AD42E1"/>
    <w:rsid w:val="00AD472C"/>
    <w:rsid w:val="00AD518B"/>
    <w:rsid w:val="00AD5263"/>
    <w:rsid w:val="00AD6135"/>
    <w:rsid w:val="00AD6276"/>
    <w:rsid w:val="00AD62C1"/>
    <w:rsid w:val="00AD6760"/>
    <w:rsid w:val="00AD6B3B"/>
    <w:rsid w:val="00AD7B83"/>
    <w:rsid w:val="00AD7D9B"/>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6C57"/>
    <w:rsid w:val="00B16F5B"/>
    <w:rsid w:val="00B17C12"/>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3AAA"/>
    <w:rsid w:val="00B353B8"/>
    <w:rsid w:val="00B354A3"/>
    <w:rsid w:val="00B366FD"/>
    <w:rsid w:val="00B3733C"/>
    <w:rsid w:val="00B37EA3"/>
    <w:rsid w:val="00B414FA"/>
    <w:rsid w:val="00B42800"/>
    <w:rsid w:val="00B4325C"/>
    <w:rsid w:val="00B43E17"/>
    <w:rsid w:val="00B44745"/>
    <w:rsid w:val="00B45913"/>
    <w:rsid w:val="00B45CC9"/>
    <w:rsid w:val="00B45D96"/>
    <w:rsid w:val="00B4608C"/>
    <w:rsid w:val="00B46322"/>
    <w:rsid w:val="00B478CE"/>
    <w:rsid w:val="00B51C99"/>
    <w:rsid w:val="00B51D93"/>
    <w:rsid w:val="00B52C90"/>
    <w:rsid w:val="00B53367"/>
    <w:rsid w:val="00B53EC4"/>
    <w:rsid w:val="00B547B4"/>
    <w:rsid w:val="00B54B35"/>
    <w:rsid w:val="00B55939"/>
    <w:rsid w:val="00B56125"/>
    <w:rsid w:val="00B605F9"/>
    <w:rsid w:val="00B6070A"/>
    <w:rsid w:val="00B617FC"/>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64F6"/>
    <w:rsid w:val="00B76A5F"/>
    <w:rsid w:val="00B76B97"/>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6BC"/>
    <w:rsid w:val="00B8786C"/>
    <w:rsid w:val="00B87911"/>
    <w:rsid w:val="00B9016A"/>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6EC0"/>
    <w:rsid w:val="00BB770E"/>
    <w:rsid w:val="00BB772D"/>
    <w:rsid w:val="00BB7AFF"/>
    <w:rsid w:val="00BC01A4"/>
    <w:rsid w:val="00BC01C3"/>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E7B7E"/>
    <w:rsid w:val="00BF1E74"/>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0DF"/>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1E0"/>
    <w:rsid w:val="00C214CD"/>
    <w:rsid w:val="00C21528"/>
    <w:rsid w:val="00C215BF"/>
    <w:rsid w:val="00C23146"/>
    <w:rsid w:val="00C246C6"/>
    <w:rsid w:val="00C248EA"/>
    <w:rsid w:val="00C24A27"/>
    <w:rsid w:val="00C24EF6"/>
    <w:rsid w:val="00C25178"/>
    <w:rsid w:val="00C25231"/>
    <w:rsid w:val="00C25EF8"/>
    <w:rsid w:val="00C2602F"/>
    <w:rsid w:val="00C2643A"/>
    <w:rsid w:val="00C2690F"/>
    <w:rsid w:val="00C2739E"/>
    <w:rsid w:val="00C27F9C"/>
    <w:rsid w:val="00C30816"/>
    <w:rsid w:val="00C30C82"/>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376B2"/>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67C6B"/>
    <w:rsid w:val="00C70540"/>
    <w:rsid w:val="00C70766"/>
    <w:rsid w:val="00C70CC8"/>
    <w:rsid w:val="00C71D9C"/>
    <w:rsid w:val="00C730A2"/>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5E"/>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956BD"/>
    <w:rsid w:val="00CA08EC"/>
    <w:rsid w:val="00CA104D"/>
    <w:rsid w:val="00CA12EC"/>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819"/>
    <w:rsid w:val="00CD0910"/>
    <w:rsid w:val="00CD1D4E"/>
    <w:rsid w:val="00CD2F88"/>
    <w:rsid w:val="00CD4B79"/>
    <w:rsid w:val="00CD4FC2"/>
    <w:rsid w:val="00CD545B"/>
    <w:rsid w:val="00CD5F97"/>
    <w:rsid w:val="00CD71F0"/>
    <w:rsid w:val="00CD7AAA"/>
    <w:rsid w:val="00CD7C36"/>
    <w:rsid w:val="00CE0509"/>
    <w:rsid w:val="00CE097B"/>
    <w:rsid w:val="00CE0CAB"/>
    <w:rsid w:val="00CE1668"/>
    <w:rsid w:val="00CE23FC"/>
    <w:rsid w:val="00CE3823"/>
    <w:rsid w:val="00CE3DF1"/>
    <w:rsid w:val="00CE40AC"/>
    <w:rsid w:val="00CE454B"/>
    <w:rsid w:val="00CE5C04"/>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1AC7"/>
    <w:rsid w:val="00D029B4"/>
    <w:rsid w:val="00D03F11"/>
    <w:rsid w:val="00D0441B"/>
    <w:rsid w:val="00D05226"/>
    <w:rsid w:val="00D07743"/>
    <w:rsid w:val="00D07DB1"/>
    <w:rsid w:val="00D1045F"/>
    <w:rsid w:val="00D106B2"/>
    <w:rsid w:val="00D107B2"/>
    <w:rsid w:val="00D10862"/>
    <w:rsid w:val="00D108CB"/>
    <w:rsid w:val="00D1095A"/>
    <w:rsid w:val="00D1257B"/>
    <w:rsid w:val="00D1301A"/>
    <w:rsid w:val="00D13D70"/>
    <w:rsid w:val="00D13DE1"/>
    <w:rsid w:val="00D14B03"/>
    <w:rsid w:val="00D158D2"/>
    <w:rsid w:val="00D15C78"/>
    <w:rsid w:val="00D15F28"/>
    <w:rsid w:val="00D1603B"/>
    <w:rsid w:val="00D17210"/>
    <w:rsid w:val="00D17F02"/>
    <w:rsid w:val="00D20046"/>
    <w:rsid w:val="00D20C9A"/>
    <w:rsid w:val="00D21042"/>
    <w:rsid w:val="00D22478"/>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1F1"/>
    <w:rsid w:val="00D34C7C"/>
    <w:rsid w:val="00D363AD"/>
    <w:rsid w:val="00D3644A"/>
    <w:rsid w:val="00D3644E"/>
    <w:rsid w:val="00D36492"/>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3B87"/>
    <w:rsid w:val="00D54943"/>
    <w:rsid w:val="00D55979"/>
    <w:rsid w:val="00D560D8"/>
    <w:rsid w:val="00D561FB"/>
    <w:rsid w:val="00D56500"/>
    <w:rsid w:val="00D61B8D"/>
    <w:rsid w:val="00D61C8A"/>
    <w:rsid w:val="00D61EA1"/>
    <w:rsid w:val="00D6244D"/>
    <w:rsid w:val="00D624EE"/>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5B9E"/>
    <w:rsid w:val="00D76304"/>
    <w:rsid w:val="00D764AD"/>
    <w:rsid w:val="00D76506"/>
    <w:rsid w:val="00D76661"/>
    <w:rsid w:val="00D76902"/>
    <w:rsid w:val="00D7730A"/>
    <w:rsid w:val="00D77438"/>
    <w:rsid w:val="00D77AFD"/>
    <w:rsid w:val="00D77DD4"/>
    <w:rsid w:val="00D80226"/>
    <w:rsid w:val="00D80556"/>
    <w:rsid w:val="00D8070B"/>
    <w:rsid w:val="00D80C64"/>
    <w:rsid w:val="00D80CF0"/>
    <w:rsid w:val="00D8145D"/>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AA5"/>
    <w:rsid w:val="00D96DA7"/>
    <w:rsid w:val="00D97EDF"/>
    <w:rsid w:val="00DA00EB"/>
    <w:rsid w:val="00DA0347"/>
    <w:rsid w:val="00DA1386"/>
    <w:rsid w:val="00DA149E"/>
    <w:rsid w:val="00DA18AC"/>
    <w:rsid w:val="00DA1B0C"/>
    <w:rsid w:val="00DA1EC1"/>
    <w:rsid w:val="00DA226D"/>
    <w:rsid w:val="00DA28AC"/>
    <w:rsid w:val="00DA2A58"/>
    <w:rsid w:val="00DA2B70"/>
    <w:rsid w:val="00DA2E37"/>
    <w:rsid w:val="00DA2FCA"/>
    <w:rsid w:val="00DA638B"/>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106E"/>
    <w:rsid w:val="00DC2807"/>
    <w:rsid w:val="00DC3E94"/>
    <w:rsid w:val="00DC42D8"/>
    <w:rsid w:val="00DC4366"/>
    <w:rsid w:val="00DC6568"/>
    <w:rsid w:val="00DC6CBC"/>
    <w:rsid w:val="00DC6F81"/>
    <w:rsid w:val="00DC77F8"/>
    <w:rsid w:val="00DD090E"/>
    <w:rsid w:val="00DD0CBB"/>
    <w:rsid w:val="00DD1018"/>
    <w:rsid w:val="00DD11A2"/>
    <w:rsid w:val="00DD14E5"/>
    <w:rsid w:val="00DD297A"/>
    <w:rsid w:val="00DD2F27"/>
    <w:rsid w:val="00DD351B"/>
    <w:rsid w:val="00DD471E"/>
    <w:rsid w:val="00DD47E1"/>
    <w:rsid w:val="00DD5241"/>
    <w:rsid w:val="00DD5C76"/>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5E71"/>
    <w:rsid w:val="00DE6162"/>
    <w:rsid w:val="00DE61EB"/>
    <w:rsid w:val="00DE7060"/>
    <w:rsid w:val="00DE765C"/>
    <w:rsid w:val="00DF00D1"/>
    <w:rsid w:val="00DF096F"/>
    <w:rsid w:val="00DF1640"/>
    <w:rsid w:val="00DF219F"/>
    <w:rsid w:val="00DF2D46"/>
    <w:rsid w:val="00DF34C2"/>
    <w:rsid w:val="00DF3A5F"/>
    <w:rsid w:val="00DF3EA2"/>
    <w:rsid w:val="00DF4A8E"/>
    <w:rsid w:val="00DF4BEE"/>
    <w:rsid w:val="00DF4C2A"/>
    <w:rsid w:val="00DF61A7"/>
    <w:rsid w:val="00DF6C70"/>
    <w:rsid w:val="00DF6EB7"/>
    <w:rsid w:val="00DF7965"/>
    <w:rsid w:val="00E001DD"/>
    <w:rsid w:val="00E01254"/>
    <w:rsid w:val="00E0161F"/>
    <w:rsid w:val="00E036F2"/>
    <w:rsid w:val="00E03EF4"/>
    <w:rsid w:val="00E060E7"/>
    <w:rsid w:val="00E07C40"/>
    <w:rsid w:val="00E10E91"/>
    <w:rsid w:val="00E11ADB"/>
    <w:rsid w:val="00E12DD0"/>
    <w:rsid w:val="00E14686"/>
    <w:rsid w:val="00E1696C"/>
    <w:rsid w:val="00E16CB8"/>
    <w:rsid w:val="00E1718C"/>
    <w:rsid w:val="00E17F38"/>
    <w:rsid w:val="00E20084"/>
    <w:rsid w:val="00E203F2"/>
    <w:rsid w:val="00E21ABF"/>
    <w:rsid w:val="00E22428"/>
    <w:rsid w:val="00E229A6"/>
    <w:rsid w:val="00E22E29"/>
    <w:rsid w:val="00E24B34"/>
    <w:rsid w:val="00E24B9E"/>
    <w:rsid w:val="00E24FCC"/>
    <w:rsid w:val="00E25038"/>
    <w:rsid w:val="00E2542F"/>
    <w:rsid w:val="00E254FF"/>
    <w:rsid w:val="00E25DDE"/>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0BDD"/>
    <w:rsid w:val="00E412EB"/>
    <w:rsid w:val="00E41860"/>
    <w:rsid w:val="00E41972"/>
    <w:rsid w:val="00E42378"/>
    <w:rsid w:val="00E4255E"/>
    <w:rsid w:val="00E4453C"/>
    <w:rsid w:val="00E4616C"/>
    <w:rsid w:val="00E46948"/>
    <w:rsid w:val="00E47125"/>
    <w:rsid w:val="00E510F2"/>
    <w:rsid w:val="00E51C52"/>
    <w:rsid w:val="00E5235D"/>
    <w:rsid w:val="00E52A0D"/>
    <w:rsid w:val="00E52E0D"/>
    <w:rsid w:val="00E52FEE"/>
    <w:rsid w:val="00E53CE1"/>
    <w:rsid w:val="00E53F93"/>
    <w:rsid w:val="00E543AF"/>
    <w:rsid w:val="00E5593E"/>
    <w:rsid w:val="00E56B44"/>
    <w:rsid w:val="00E60644"/>
    <w:rsid w:val="00E609B6"/>
    <w:rsid w:val="00E60EA0"/>
    <w:rsid w:val="00E618CC"/>
    <w:rsid w:val="00E61BAE"/>
    <w:rsid w:val="00E61EAD"/>
    <w:rsid w:val="00E6210F"/>
    <w:rsid w:val="00E624BA"/>
    <w:rsid w:val="00E62604"/>
    <w:rsid w:val="00E65BFA"/>
    <w:rsid w:val="00E66A05"/>
    <w:rsid w:val="00E66C57"/>
    <w:rsid w:val="00E67C4B"/>
    <w:rsid w:val="00E67F10"/>
    <w:rsid w:val="00E70372"/>
    <w:rsid w:val="00E7056F"/>
    <w:rsid w:val="00E70FB6"/>
    <w:rsid w:val="00E7131F"/>
    <w:rsid w:val="00E71678"/>
    <w:rsid w:val="00E7172D"/>
    <w:rsid w:val="00E72D22"/>
    <w:rsid w:val="00E7393E"/>
    <w:rsid w:val="00E742CC"/>
    <w:rsid w:val="00E74956"/>
    <w:rsid w:val="00E760B9"/>
    <w:rsid w:val="00E763F2"/>
    <w:rsid w:val="00E76AD7"/>
    <w:rsid w:val="00E77683"/>
    <w:rsid w:val="00E77867"/>
    <w:rsid w:val="00E77964"/>
    <w:rsid w:val="00E77FF3"/>
    <w:rsid w:val="00E80B7C"/>
    <w:rsid w:val="00E81C9E"/>
    <w:rsid w:val="00E820A3"/>
    <w:rsid w:val="00E82D53"/>
    <w:rsid w:val="00E831F1"/>
    <w:rsid w:val="00E833E2"/>
    <w:rsid w:val="00E83749"/>
    <w:rsid w:val="00E8406A"/>
    <w:rsid w:val="00E84F8B"/>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583"/>
    <w:rsid w:val="00EB3D38"/>
    <w:rsid w:val="00EB40AC"/>
    <w:rsid w:val="00EB5164"/>
    <w:rsid w:val="00EB5283"/>
    <w:rsid w:val="00EB53A3"/>
    <w:rsid w:val="00EB5684"/>
    <w:rsid w:val="00EB62D4"/>
    <w:rsid w:val="00EB696A"/>
    <w:rsid w:val="00EB7260"/>
    <w:rsid w:val="00EB7C5B"/>
    <w:rsid w:val="00EB7DE4"/>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77"/>
    <w:rsid w:val="00ED6B66"/>
    <w:rsid w:val="00ED7620"/>
    <w:rsid w:val="00EE0754"/>
    <w:rsid w:val="00EE0C52"/>
    <w:rsid w:val="00EE27E1"/>
    <w:rsid w:val="00EE2ED3"/>
    <w:rsid w:val="00EE3790"/>
    <w:rsid w:val="00EE3F36"/>
    <w:rsid w:val="00EE4B36"/>
    <w:rsid w:val="00EE5152"/>
    <w:rsid w:val="00EE5461"/>
    <w:rsid w:val="00EE7CDD"/>
    <w:rsid w:val="00EF1B18"/>
    <w:rsid w:val="00EF2240"/>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2F11"/>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0D2F"/>
    <w:rsid w:val="00F2287A"/>
    <w:rsid w:val="00F22F7A"/>
    <w:rsid w:val="00F22F88"/>
    <w:rsid w:val="00F2383A"/>
    <w:rsid w:val="00F23C05"/>
    <w:rsid w:val="00F24D94"/>
    <w:rsid w:val="00F2578A"/>
    <w:rsid w:val="00F261C4"/>
    <w:rsid w:val="00F2657B"/>
    <w:rsid w:val="00F27744"/>
    <w:rsid w:val="00F30637"/>
    <w:rsid w:val="00F30FED"/>
    <w:rsid w:val="00F31FB0"/>
    <w:rsid w:val="00F32485"/>
    <w:rsid w:val="00F33990"/>
    <w:rsid w:val="00F35CD7"/>
    <w:rsid w:val="00F35CD9"/>
    <w:rsid w:val="00F35D6A"/>
    <w:rsid w:val="00F361B7"/>
    <w:rsid w:val="00F3657E"/>
    <w:rsid w:val="00F36E04"/>
    <w:rsid w:val="00F37FF6"/>
    <w:rsid w:val="00F40442"/>
    <w:rsid w:val="00F40FAA"/>
    <w:rsid w:val="00F413E0"/>
    <w:rsid w:val="00F418CE"/>
    <w:rsid w:val="00F41BC0"/>
    <w:rsid w:val="00F4247B"/>
    <w:rsid w:val="00F4277E"/>
    <w:rsid w:val="00F4479D"/>
    <w:rsid w:val="00F462A9"/>
    <w:rsid w:val="00F4667E"/>
    <w:rsid w:val="00F467D0"/>
    <w:rsid w:val="00F472D1"/>
    <w:rsid w:val="00F47436"/>
    <w:rsid w:val="00F500B6"/>
    <w:rsid w:val="00F5081F"/>
    <w:rsid w:val="00F508F0"/>
    <w:rsid w:val="00F50FD8"/>
    <w:rsid w:val="00F518B7"/>
    <w:rsid w:val="00F51E66"/>
    <w:rsid w:val="00F521BC"/>
    <w:rsid w:val="00F53018"/>
    <w:rsid w:val="00F5360C"/>
    <w:rsid w:val="00F54C73"/>
    <w:rsid w:val="00F563CF"/>
    <w:rsid w:val="00F56503"/>
    <w:rsid w:val="00F567F5"/>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5EB"/>
    <w:rsid w:val="00F73FF5"/>
    <w:rsid w:val="00F74850"/>
    <w:rsid w:val="00F75C90"/>
    <w:rsid w:val="00F75F9C"/>
    <w:rsid w:val="00F81327"/>
    <w:rsid w:val="00F82E63"/>
    <w:rsid w:val="00F83A80"/>
    <w:rsid w:val="00F84700"/>
    <w:rsid w:val="00F85ACC"/>
    <w:rsid w:val="00F864F6"/>
    <w:rsid w:val="00F90B5B"/>
    <w:rsid w:val="00F90C19"/>
    <w:rsid w:val="00F90E5E"/>
    <w:rsid w:val="00F91653"/>
    <w:rsid w:val="00F91A45"/>
    <w:rsid w:val="00F9258B"/>
    <w:rsid w:val="00F9273E"/>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6BCE"/>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3BC2"/>
    <w:rsid w:val="00FD40DD"/>
    <w:rsid w:val="00FD490E"/>
    <w:rsid w:val="00FD4913"/>
    <w:rsid w:val="00FD4BD6"/>
    <w:rsid w:val="00FD512E"/>
    <w:rsid w:val="00FD5BBA"/>
    <w:rsid w:val="00FD64C0"/>
    <w:rsid w:val="00FD6A19"/>
    <w:rsid w:val="00FD72ED"/>
    <w:rsid w:val="00FE0624"/>
    <w:rsid w:val="00FE0E9C"/>
    <w:rsid w:val="00FE1391"/>
    <w:rsid w:val="00FE1567"/>
    <w:rsid w:val="00FE18A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39</TotalTime>
  <Pages>15</Pages>
  <Words>6392</Words>
  <Characters>36440</Characters>
  <Application>Microsoft Office Word</Application>
  <DocSecurity>0</DocSecurity>
  <Lines>303</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42747</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Elvira Vilić</cp:lastModifiedBy>
  <cp:revision>15</cp:revision>
  <cp:lastPrinted>2020-08-14T06:48:00Z</cp:lastPrinted>
  <dcterms:created xsi:type="dcterms:W3CDTF">2026-06-15T10:55:00Z</dcterms:created>
  <dcterms:modified xsi:type="dcterms:W3CDTF">2026-06-24T13:26:00Z</dcterms:modified>
</cp:coreProperties>
</file>